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E267" w14:textId="77777777" w:rsidR="00B335A5" w:rsidRDefault="00B335A5" w:rsidP="00EF76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5A1BEF" w14:textId="190DFE58" w:rsidR="00AB5451" w:rsidRDefault="00EF7659" w:rsidP="006F7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375A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42BE6">
        <w:rPr>
          <w:b/>
          <w:noProof/>
          <w:sz w:val="24"/>
        </w:rPr>
        <w:t>5352</w:t>
      </w:r>
    </w:p>
    <w:p w14:paraId="67EE697A" w14:textId="2E6AFA12" w:rsidR="00AB5451" w:rsidRDefault="00AB5451" w:rsidP="00AB5451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  <w:t xml:space="preserve">(revision of </w:t>
      </w:r>
      <w:r>
        <w:rPr>
          <w:b/>
          <w:noProof/>
          <w:sz w:val="24"/>
        </w:rPr>
        <w:t>C4-234344</w:t>
      </w:r>
      <w:r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5421F2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4AA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D9532" w:rsidR="001E41F3" w:rsidRPr="00410371" w:rsidRDefault="0001439F" w:rsidP="000143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1439F">
              <w:rPr>
                <w:rFonts w:eastAsia="宋体" w:hint="eastAsia"/>
                <w:b/>
                <w:noProof/>
                <w:sz w:val="28"/>
              </w:rPr>
              <w:t>0</w:t>
            </w:r>
            <w:r w:rsidRPr="0001439F">
              <w:rPr>
                <w:rFonts w:eastAsia="宋体"/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0F3EA" w:rsidR="001E41F3" w:rsidRPr="00410371" w:rsidRDefault="00AB54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E4290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97A72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AE9DC" w:rsidR="001E41F3" w:rsidRDefault="000B4AAD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AAD">
              <w:t xml:space="preserve">Update on </w:t>
            </w:r>
            <w:proofErr w:type="spellStart"/>
            <w:r w:rsidR="009409A6" w:rsidRPr="00A70356">
              <w:rPr>
                <w:lang w:eastAsia="zh-CN"/>
              </w:rPr>
              <w:t>Ngmlc_Location_ProvideLocation</w:t>
            </w:r>
            <w:proofErr w:type="spellEnd"/>
            <w:r w:rsidR="009409A6">
              <w:rPr>
                <w:lang w:eastAsia="zh-CN"/>
              </w:rPr>
              <w:t xml:space="preserve"> service</w:t>
            </w:r>
            <w:r w:rsidRPr="000B4AAD">
              <w:t xml:space="preserve"> for </w:t>
            </w:r>
            <w:proofErr w:type="spellStart"/>
            <w:r w:rsidRPr="000B4AAD">
              <w:t>ranging_SL</w:t>
            </w:r>
            <w:proofErr w:type="spellEnd"/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919D0" w:rsidR="001E41F3" w:rsidRDefault="00461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  <w:r w:rsidR="00F76704">
              <w:rPr>
                <w:noProof/>
              </w:rPr>
              <w:t xml:space="preserve">, </w:t>
            </w:r>
            <w:r w:rsidR="00F76704" w:rsidRPr="003076BD">
              <w:rPr>
                <w:noProof/>
              </w:rPr>
              <w:t>Ericsson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CDD4A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F6650">
              <w:rPr>
                <w:noProof/>
              </w:rPr>
              <w:t>11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4153D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AD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AAD" w:rsidRDefault="000B4AAD" w:rsidP="000B4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865F6" w14:textId="2AF00F6A" w:rsidR="000B4AAD" w:rsidRDefault="000B4AAD" w:rsidP="000B4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Pr="0089444A">
              <w:t>the Ranging/SL Positioning</w:t>
            </w:r>
            <w:r>
              <w:t xml:space="preserve">, the </w:t>
            </w:r>
            <w:proofErr w:type="spellStart"/>
            <w:r w:rsidR="00A70356" w:rsidRPr="00A70356">
              <w:rPr>
                <w:lang w:eastAsia="zh-CN"/>
              </w:rPr>
              <w:t>Ngmlc_Location_ProvideLocation</w:t>
            </w:r>
            <w:proofErr w:type="spellEnd"/>
            <w:r w:rsidR="00A70356" w:rsidRPr="00A70356">
              <w:rPr>
                <w:lang w:eastAsia="zh-CN"/>
              </w:rPr>
              <w:t xml:space="preserve"> service</w:t>
            </w:r>
            <w:r>
              <w:t xml:space="preserve"> is invoked by </w:t>
            </w:r>
            <w:r w:rsidR="00A70356">
              <w:t xml:space="preserve">HGMLC in </w:t>
            </w:r>
            <w:r>
              <w:t xml:space="preserve">the MT </w:t>
            </w:r>
            <w:r w:rsidRPr="00E77E85">
              <w:t>Procedure</w:t>
            </w:r>
            <w:r>
              <w:t>s</w:t>
            </w:r>
            <w:r w:rsidR="0024503D">
              <w:t xml:space="preserve"> </w:t>
            </w:r>
            <w:r w:rsidRPr="00E77E85">
              <w:t>for</w:t>
            </w:r>
            <w:r>
              <w:rPr>
                <w:rFonts w:eastAsia="等线"/>
              </w:rPr>
              <w:t xml:space="preserve"> </w:t>
            </w:r>
            <w:r w:rsidRPr="00D2373F">
              <w:rPr>
                <w:lang w:eastAsia="zh-CN"/>
              </w:rPr>
              <w:t xml:space="preserve">UE Positioning assisted by </w:t>
            </w:r>
            <w:proofErr w:type="spellStart"/>
            <w:r w:rsidRPr="00D2373F">
              <w:rPr>
                <w:lang w:eastAsia="zh-CN"/>
              </w:rPr>
              <w:t>Sidelink</w:t>
            </w:r>
            <w:proofErr w:type="spellEnd"/>
            <w:r w:rsidRPr="00D2373F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 xml:space="preserve"> as defined </w:t>
            </w:r>
            <w:r>
              <w:rPr>
                <w:noProof/>
                <w:lang w:eastAsia="zh-CN"/>
              </w:rPr>
              <w:t>clause 6.5</w:t>
            </w:r>
            <w:r w:rsidR="001C1E60">
              <w:rPr>
                <w:noProof/>
                <w:lang w:eastAsia="zh-CN"/>
              </w:rPr>
              <w:t xml:space="preserve"> of TS 23.586 and clause 6.20 of TS 23.273, </w:t>
            </w:r>
            <w:r>
              <w:rPr>
                <w:noProof/>
                <w:lang w:eastAsia="zh-CN"/>
              </w:rPr>
              <w:t xml:space="preserve"> </w:t>
            </w:r>
            <w:r w:rsidR="00B1284B">
              <w:rPr>
                <w:noProof/>
                <w:lang w:eastAsia="zh-CN"/>
              </w:rPr>
              <w:t xml:space="preserve">and </w:t>
            </w:r>
            <w:r w:rsidR="001C1E60">
              <w:rPr>
                <w:noProof/>
                <w:lang w:eastAsia="zh-CN"/>
              </w:rPr>
              <w:t xml:space="preserve">is invoked </w:t>
            </w:r>
            <w:r w:rsidR="001C1E60">
              <w:t xml:space="preserve">by the NEF/AMF in the </w:t>
            </w:r>
            <w:r w:rsidR="00B1284B" w:rsidRPr="00536A5D">
              <w:rPr>
                <w:rFonts w:eastAsia="Malgun Gothic"/>
              </w:rPr>
              <w:t>for Ranging/SL Positioning service exposure th</w:t>
            </w:r>
            <w:r w:rsidR="00B1284B">
              <w:rPr>
                <w:rFonts w:eastAsia="Malgun Gothic"/>
              </w:rPr>
              <w:t>r</w:t>
            </w:r>
            <w:r w:rsidR="00B1284B" w:rsidRPr="00536A5D">
              <w:rPr>
                <w:rFonts w:eastAsia="Malgun Gothic"/>
              </w:rPr>
              <w:t>oug</w:t>
            </w:r>
            <w:r w:rsidR="00B1284B" w:rsidRPr="00536A5D">
              <w:t>h 5GC network</w:t>
            </w:r>
            <w:r w:rsidR="00B1284B">
              <w:rPr>
                <w:noProof/>
                <w:lang w:eastAsia="zh-CN"/>
              </w:rPr>
              <w:t xml:space="preserve"> </w:t>
            </w:r>
            <w:r w:rsidR="001C1E60">
              <w:rPr>
                <w:noProof/>
                <w:lang w:eastAsia="zh-CN"/>
              </w:rPr>
              <w:t xml:space="preserve">as defined in </w:t>
            </w:r>
            <w:r>
              <w:rPr>
                <w:noProof/>
                <w:lang w:eastAsia="zh-CN"/>
              </w:rPr>
              <w:t>clause 6.7 of TS 23.586 and clause 6.20 of TS 23.273.</w:t>
            </w:r>
          </w:p>
          <w:p w14:paraId="708AA7DE" w14:textId="6CDA16E1" w:rsidR="000B4AAD" w:rsidRPr="00E56C95" w:rsidRDefault="009409A6" w:rsidP="00FD5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</w:t>
            </w:r>
            <w:r w:rsidR="000B4AAD">
              <w:rPr>
                <w:noProof/>
                <w:lang w:eastAsia="zh-CN"/>
              </w:rPr>
              <w:t xml:space="preserve">, the </w:t>
            </w:r>
            <w:proofErr w:type="spellStart"/>
            <w:r w:rsidRPr="00A70356">
              <w:rPr>
                <w:lang w:eastAsia="zh-CN"/>
              </w:rPr>
              <w:t>Ngmlc_Location_ProvideLocation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0B4AAD">
              <w:rPr>
                <w:noProof/>
                <w:lang w:eastAsia="zh-CN"/>
              </w:rPr>
              <w:t xml:space="preserve">service should be updated to support the </w:t>
            </w:r>
            <w:r w:rsidR="000B4AAD" w:rsidRPr="0089444A">
              <w:t>Ranging/SL Positioning</w:t>
            </w:r>
            <w:r w:rsidR="00FD5125">
              <w:t>.</w:t>
            </w:r>
          </w:p>
        </w:tc>
      </w:tr>
      <w:tr w:rsidR="000B4AAD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4AAD" w:rsidRDefault="000B4AAD" w:rsidP="000B4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4AAD" w:rsidRDefault="000B4AAD" w:rsidP="000B4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AD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4AAD" w:rsidRDefault="000B4AAD" w:rsidP="000B4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48F5D7" w:rsidR="000B4AAD" w:rsidRDefault="009409A6" w:rsidP="009409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 w:rsidRPr="00A70356">
              <w:rPr>
                <w:lang w:eastAsia="zh-CN"/>
              </w:rPr>
              <w:t>Ngmlc_Location_ProvideLocation</w:t>
            </w:r>
            <w:proofErr w:type="spellEnd"/>
            <w:r>
              <w:rPr>
                <w:noProof/>
                <w:lang w:eastAsia="zh-CN"/>
              </w:rPr>
              <w:t xml:space="preserve"> service to support the </w:t>
            </w:r>
            <w:r w:rsidRPr="0089444A">
              <w:t>Ranging/SL Positioning</w:t>
            </w:r>
            <w:r w:rsidR="00FD5125">
              <w:t>.</w:t>
            </w:r>
          </w:p>
        </w:tc>
      </w:tr>
      <w:tr w:rsidR="000B4AAD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4AAD" w:rsidRDefault="000B4AAD" w:rsidP="000B4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4AAD" w:rsidRDefault="000B4AAD" w:rsidP="000B4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AD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AAD" w:rsidRDefault="000B4AAD" w:rsidP="000B4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9E077" w:rsidR="000B4AAD" w:rsidRDefault="000B4AAD" w:rsidP="000B4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stage2 and the requesting of the </w:t>
            </w:r>
            <w:r w:rsidRPr="00297E24">
              <w:rPr>
                <w:noProof/>
                <w:lang w:eastAsia="zh-CN"/>
              </w:rPr>
              <w:t>Sidelink positioning/ranging location results</w:t>
            </w:r>
            <w:r>
              <w:rPr>
                <w:noProof/>
                <w:lang w:eastAsia="zh-CN"/>
              </w:rPr>
              <w:t xml:space="preserve"> </w:t>
            </w:r>
            <w:r w:rsidR="00FD5125">
              <w:rPr>
                <w:noProof/>
                <w:lang w:eastAsia="zh-CN"/>
              </w:rPr>
              <w:t xml:space="preserve">for MT procedure </w:t>
            </w:r>
            <w:r w:rsidR="00FD5125" w:rsidRPr="00536A5D">
              <w:rPr>
                <w:rFonts w:eastAsia="Malgun Gothic"/>
              </w:rPr>
              <w:t>service exposure th</w:t>
            </w:r>
            <w:r w:rsidR="00FD5125">
              <w:rPr>
                <w:rFonts w:eastAsia="Malgun Gothic"/>
              </w:rPr>
              <w:t>r</w:t>
            </w:r>
            <w:r w:rsidR="00FD5125" w:rsidRPr="00536A5D">
              <w:rPr>
                <w:rFonts w:eastAsia="Malgun Gothic"/>
              </w:rPr>
              <w:t>oug</w:t>
            </w:r>
            <w:r w:rsidR="00FD5125" w:rsidRPr="00536A5D">
              <w:t>h 5GC network</w:t>
            </w:r>
            <w:r w:rsidR="00FD5125"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can not be supported.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102EF82" w14:textId="77777777" w:rsidR="00F7285D" w:rsidRDefault="00CD3934" w:rsidP="00F7285D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CD3934">
                    <w:rPr>
                      <w:noProof/>
                      <w:lang w:eastAsia="zh-CN"/>
                    </w:rPr>
                    <w:t>5.1, 6.1.3.2.2, 6.1.5.1, 6.1.5.2.2, 6.1.5.2.3, 6.1.5.2.4, 6.1.5.2.6,</w:t>
                  </w:r>
                </w:p>
                <w:p w14:paraId="342153C2" w14:textId="51173802" w:rsidR="009B1146" w:rsidRDefault="00CD3934" w:rsidP="00F7285D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CD3934">
                    <w:rPr>
                      <w:noProof/>
                      <w:lang w:eastAsia="zh-CN"/>
                    </w:rPr>
                    <w:t>6.1.5.2.x(new), 6.1.5.2.y(new),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0CFA4C" w:rsidR="00DF5590" w:rsidRDefault="00D07A6C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093863" w:rsidRPr="008D72A7">
              <w:rPr>
                <w:lang w:eastAsia="zh-CN"/>
              </w:rPr>
              <w:t>Ngmlc_Loc</w:t>
            </w:r>
            <w:r w:rsidR="00093863">
              <w:rPr>
                <w:rFonts w:hint="eastAsia"/>
                <w:lang w:eastAsia="zh-CN"/>
              </w:rPr>
              <w:t>a</w:t>
            </w:r>
            <w:r w:rsidR="00093863" w:rsidRPr="008D72A7">
              <w:rPr>
                <w:lang w:eastAsia="zh-CN"/>
              </w:rPr>
              <w:t>tion</w:t>
            </w:r>
            <w:proofErr w:type="spellEnd"/>
            <w:r w:rsidR="00093863" w:rsidRPr="008D72A7">
              <w:t xml:space="preserve"> API</w:t>
            </w:r>
            <w:r w:rsidR="00C67D21"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46BB68" w14:textId="77777777" w:rsidR="0031389C" w:rsidRPr="008D72A7" w:rsidRDefault="0031389C" w:rsidP="0031389C">
      <w:pPr>
        <w:pStyle w:val="2"/>
      </w:pPr>
      <w:bookmarkStart w:id="1" w:name="_Toc26202292"/>
      <w:bookmarkStart w:id="2" w:name="_Toc22624231"/>
      <w:bookmarkStart w:id="3" w:name="_Toc22141029"/>
      <w:bookmarkStart w:id="4" w:name="_Toc18853029"/>
      <w:bookmarkStart w:id="5" w:name="_Toc26202478"/>
      <w:bookmarkStart w:id="6" w:name="_Toc34804186"/>
      <w:bookmarkStart w:id="7" w:name="_Toc35935757"/>
      <w:bookmarkStart w:id="8" w:name="_Toc45029977"/>
      <w:bookmarkStart w:id="9" w:name="_Toc51922337"/>
      <w:bookmarkStart w:id="10" w:name="_Toc51922751"/>
      <w:bookmarkStart w:id="11" w:name="_Toc122015804"/>
      <w:bookmarkStart w:id="12" w:name="_Toc130844967"/>
      <w:bookmarkStart w:id="13" w:name="_Toc138344464"/>
      <w:bookmarkStart w:id="14" w:name="_Toc145946970"/>
      <w:bookmarkStart w:id="15" w:name="_Toc130814709"/>
      <w:bookmarkStart w:id="16" w:name="_Toc67682073"/>
      <w:bookmarkStart w:id="17" w:name="_Toc45029300"/>
      <w:bookmarkStart w:id="18" w:name="_Toc45028465"/>
      <w:bookmarkStart w:id="19" w:name="_Toc36457547"/>
      <w:bookmarkStart w:id="20" w:name="_Toc27585540"/>
      <w:bookmarkStart w:id="21" w:name="_Toc11338825"/>
      <w:r w:rsidRPr="008D72A7">
        <w:t>5.1</w:t>
      </w:r>
      <w:r w:rsidRPr="008D72A7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290455E" w14:textId="77777777" w:rsidR="0031389C" w:rsidRPr="008D72A7" w:rsidRDefault="0031389C" w:rsidP="0031389C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53C21704" w14:textId="77777777" w:rsidR="0031389C" w:rsidRDefault="0031389C" w:rsidP="0031389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31389C" w14:paraId="73DB3E3C" w14:textId="77777777" w:rsidTr="00823030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D58F" w14:textId="77777777" w:rsidR="0031389C" w:rsidRDefault="0031389C" w:rsidP="00823030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B860" w14:textId="77777777" w:rsidR="0031389C" w:rsidRDefault="0031389C" w:rsidP="00823030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0427" w14:textId="77777777" w:rsidR="0031389C" w:rsidRDefault="0031389C" w:rsidP="00823030">
            <w:pPr>
              <w:pStyle w:val="TAH"/>
            </w:pPr>
            <w:r>
              <w:t>Operation</w:t>
            </w:r>
          </w:p>
          <w:p w14:paraId="02F43EBD" w14:textId="77777777" w:rsidR="0031389C" w:rsidRDefault="0031389C" w:rsidP="00823030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81CB" w14:textId="77777777" w:rsidR="0031389C" w:rsidRDefault="0031389C" w:rsidP="00823030">
            <w:pPr>
              <w:pStyle w:val="TAH"/>
            </w:pPr>
            <w:r>
              <w:t>Example Consumer(s)</w:t>
            </w:r>
          </w:p>
        </w:tc>
      </w:tr>
      <w:tr w:rsidR="0031389C" w14:paraId="7CCB0033" w14:textId="77777777" w:rsidTr="00823030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F6D85" w14:textId="77777777" w:rsidR="0031389C" w:rsidRDefault="0031389C" w:rsidP="00823030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6C8B" w14:textId="77777777" w:rsidR="0031389C" w:rsidRDefault="0031389C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F98C" w14:textId="77777777" w:rsidR="0031389C" w:rsidRDefault="0031389C" w:rsidP="00823030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3CAA" w14:textId="77777777" w:rsidR="0031389C" w:rsidRDefault="0031389C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>, LMF, AMF</w:t>
            </w:r>
          </w:p>
        </w:tc>
      </w:tr>
      <w:tr w:rsidR="0031389C" w14:paraId="58BF3E19" w14:textId="77777777" w:rsidTr="00823030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39872" w14:textId="77777777" w:rsidR="0031389C" w:rsidRDefault="0031389C" w:rsidP="00823030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17D1" w14:textId="77777777" w:rsidR="0031389C" w:rsidRDefault="0031389C" w:rsidP="00823030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94ED" w14:textId="77777777" w:rsidR="0031389C" w:rsidRDefault="0031389C" w:rsidP="00823030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266F" w14:textId="77777777" w:rsidR="0031389C" w:rsidRDefault="0031389C" w:rsidP="00823030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31389C" w14:paraId="0B2661F4" w14:textId="77777777" w:rsidTr="00823030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E33C0" w14:textId="77777777" w:rsidR="0031389C" w:rsidRDefault="0031389C" w:rsidP="00823030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3175" w14:textId="77777777" w:rsidR="0031389C" w:rsidRDefault="0031389C" w:rsidP="00823030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DC7" w14:textId="77777777" w:rsidR="0031389C" w:rsidRDefault="0031389C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4E95" w14:textId="77777777" w:rsidR="0031389C" w:rsidRDefault="0031389C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31389C" w14:paraId="3E239A13" w14:textId="77777777" w:rsidTr="00823030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88D7A" w14:textId="77777777" w:rsidR="0031389C" w:rsidRDefault="0031389C" w:rsidP="00823030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783B" w14:textId="77777777" w:rsidR="0031389C" w:rsidRDefault="0031389C" w:rsidP="00823030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5364" w14:textId="77777777" w:rsidR="0031389C" w:rsidRDefault="0031389C" w:rsidP="00823030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E2A5" w14:textId="77777777" w:rsidR="0031389C" w:rsidRDefault="0031389C" w:rsidP="00823030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31389C" w14:paraId="7970CE8C" w14:textId="77777777" w:rsidTr="00823030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A556" w14:textId="77777777" w:rsidR="0031389C" w:rsidRDefault="0031389C" w:rsidP="00823030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DDA9" w14:textId="77777777" w:rsidR="0031389C" w:rsidRDefault="0031389C" w:rsidP="00823030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7B55" w14:textId="77777777" w:rsidR="0031389C" w:rsidRDefault="0031389C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24AD" w14:textId="77777777" w:rsidR="0031389C" w:rsidRDefault="0031389C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</w:tbl>
    <w:p w14:paraId="62E98DB2" w14:textId="00E179F8" w:rsidR="004906A9" w:rsidRPr="002614DB" w:rsidRDefault="004906A9" w:rsidP="00D1753D"/>
    <w:p w14:paraId="2A797E9A" w14:textId="77777777" w:rsidR="00583E06" w:rsidRPr="00BB3A4E" w:rsidRDefault="00583E06" w:rsidP="00D1753D"/>
    <w:p w14:paraId="11FAA759" w14:textId="77777777" w:rsidR="00583E06" w:rsidRPr="006B5418" w:rsidRDefault="00583E06" w:rsidP="00583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E0139" w14:textId="77777777" w:rsidR="0031389C" w:rsidRPr="008D72A7" w:rsidRDefault="0031389C" w:rsidP="0031389C">
      <w:pPr>
        <w:pStyle w:val="5"/>
        <w:rPr>
          <w:lang w:eastAsia="zh-CN"/>
        </w:rPr>
      </w:pPr>
      <w:bookmarkStart w:id="22" w:name="_Toc26202319"/>
      <w:bookmarkStart w:id="23" w:name="_Toc22624258"/>
      <w:bookmarkStart w:id="24" w:name="_Toc22141056"/>
      <w:bookmarkStart w:id="25" w:name="_Toc26202505"/>
      <w:bookmarkStart w:id="26" w:name="_Toc34804215"/>
      <w:bookmarkStart w:id="27" w:name="_Toc35935786"/>
      <w:bookmarkStart w:id="28" w:name="_Toc45030006"/>
      <w:bookmarkStart w:id="29" w:name="_Toc51922366"/>
      <w:bookmarkStart w:id="30" w:name="_Toc51922782"/>
      <w:bookmarkStart w:id="31" w:name="_Toc122015839"/>
      <w:bookmarkStart w:id="32" w:name="_Toc130845002"/>
      <w:bookmarkStart w:id="33" w:name="_Toc138344499"/>
      <w:bookmarkStart w:id="34" w:name="_Toc145947005"/>
      <w:bookmarkEnd w:id="15"/>
      <w:bookmarkEnd w:id="16"/>
      <w:bookmarkEnd w:id="17"/>
      <w:bookmarkEnd w:id="18"/>
      <w:bookmarkEnd w:id="19"/>
      <w:bookmarkEnd w:id="20"/>
      <w:bookmarkEnd w:id="21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3D1C12B" w14:textId="77777777" w:rsidR="0031389C" w:rsidRPr="008D72A7" w:rsidRDefault="0031389C" w:rsidP="0031389C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50EC8A2D" w14:textId="77777777" w:rsidR="0031389C" w:rsidRDefault="0031389C" w:rsidP="0031389C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1389C" w14:paraId="2588A576" w14:textId="77777777" w:rsidTr="008230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DCE6B" w14:textId="77777777" w:rsidR="0031389C" w:rsidRDefault="0031389C" w:rsidP="00823030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4B230" w14:textId="77777777" w:rsidR="0031389C" w:rsidRDefault="0031389C" w:rsidP="00823030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4DB0A" w14:textId="77777777" w:rsidR="0031389C" w:rsidRDefault="0031389C" w:rsidP="00823030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3F55C" w14:textId="77777777" w:rsidR="0031389C" w:rsidRDefault="0031389C" w:rsidP="00823030">
            <w:pPr>
              <w:pStyle w:val="TAH"/>
            </w:pPr>
            <w:r>
              <w:t>Description</w:t>
            </w:r>
          </w:p>
        </w:tc>
      </w:tr>
      <w:tr w:rsidR="0031389C" w14:paraId="246B6989" w14:textId="77777777" w:rsidTr="008230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06DF2" w14:textId="77777777" w:rsidR="0031389C" w:rsidRDefault="0031389C" w:rsidP="0082303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69ABA" w14:textId="77777777" w:rsidR="0031389C" w:rsidRDefault="0031389C" w:rsidP="00823030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ACC28" w14:textId="77777777" w:rsidR="0031389C" w:rsidRDefault="0031389C" w:rsidP="00823030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6D44E" w14:textId="77777777" w:rsidR="0031389C" w:rsidRDefault="0031389C" w:rsidP="00823030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47BC8542" w14:textId="77777777" w:rsidR="0031389C" w:rsidRDefault="0031389C" w:rsidP="0031389C"/>
    <w:p w14:paraId="265122AC" w14:textId="77777777" w:rsidR="0031389C" w:rsidRDefault="0031389C" w:rsidP="0031389C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0"/>
        <w:gridCol w:w="1068"/>
        <w:gridCol w:w="17"/>
        <w:gridCol w:w="1125"/>
        <w:gridCol w:w="8"/>
        <w:gridCol w:w="4460"/>
      </w:tblGrid>
      <w:tr w:rsidR="0031389C" w14:paraId="16E2E453" w14:textId="77777777" w:rsidTr="00791D7C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BF754" w14:textId="77777777" w:rsidR="0031389C" w:rsidRDefault="0031389C" w:rsidP="00823030">
            <w:pPr>
              <w:pStyle w:val="TAH"/>
            </w:pPr>
            <w:r>
              <w:t>Data type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C1900" w14:textId="77777777" w:rsidR="0031389C" w:rsidRDefault="0031389C" w:rsidP="00823030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7D36A" w14:textId="77777777" w:rsidR="0031389C" w:rsidRDefault="0031389C" w:rsidP="00823030">
            <w:pPr>
              <w:pStyle w:val="TAH"/>
            </w:pPr>
            <w:r>
              <w:t>Cardinality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66F1C" w14:textId="77777777" w:rsidR="0031389C" w:rsidRDefault="0031389C" w:rsidP="00823030">
            <w:pPr>
              <w:pStyle w:val="TAH"/>
            </w:pPr>
            <w:r>
              <w:t>Response</w:t>
            </w:r>
          </w:p>
          <w:p w14:paraId="72316AB2" w14:textId="77777777" w:rsidR="0031389C" w:rsidRDefault="0031389C" w:rsidP="00823030">
            <w:pPr>
              <w:pStyle w:val="TAH"/>
            </w:pPr>
            <w:r>
              <w:t>codes</w:t>
            </w:r>
          </w:p>
        </w:tc>
        <w:tc>
          <w:tcPr>
            <w:tcW w:w="2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73396" w14:textId="77777777" w:rsidR="0031389C" w:rsidRDefault="0031389C" w:rsidP="00823030">
            <w:pPr>
              <w:pStyle w:val="TAH"/>
            </w:pPr>
            <w:r>
              <w:t>Description</w:t>
            </w:r>
          </w:p>
        </w:tc>
      </w:tr>
      <w:tr w:rsidR="007B1F2C" w14:paraId="4C1F1423" w14:textId="77777777" w:rsidTr="00791D7C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5E0E1C" w14:textId="251232F6" w:rsidR="007B1F2C" w:rsidRDefault="007B1F2C" w:rsidP="007B1F2C">
            <w:pPr>
              <w:pStyle w:val="TAL"/>
            </w:pPr>
            <w:bookmarkStart w:id="35" w:name="_PERM_MCCTEMPBM_CRPT13160011___2" w:colFirst="4" w:colLast="4"/>
            <w:proofErr w:type="spellStart"/>
            <w:r>
              <w:t>LocationDataExt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50065D" w14:textId="2FECE034" w:rsidR="007B1F2C" w:rsidRDefault="007B1F2C" w:rsidP="007B1F2C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10EE7C" w14:textId="20C754DD" w:rsidR="007B1F2C" w:rsidRDefault="007B1F2C" w:rsidP="007B1F2C">
            <w:pPr>
              <w:pStyle w:val="TAL"/>
            </w:pPr>
            <w:r>
              <w:t>1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99D693" w14:textId="5AD27A92" w:rsidR="007B1F2C" w:rsidRDefault="007B1F2C" w:rsidP="007B1F2C">
            <w:pPr>
              <w:pStyle w:val="TAL"/>
            </w:pPr>
            <w:r>
              <w:t>200 OK</w:t>
            </w:r>
          </w:p>
        </w:tc>
        <w:tc>
          <w:tcPr>
            <w:tcW w:w="234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4AF8" w14:textId="77777777" w:rsidR="007B1F2C" w:rsidRDefault="007B1F2C" w:rsidP="007B1F2C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 with one or more corresponding UEs</w:t>
            </w:r>
            <w:r>
              <w:t xml:space="preserve">, or represents completely or partially accept of the requesting locations </w:t>
            </w:r>
            <w:r w:rsidRPr="00FD3293">
              <w:t>for a target group</w:t>
            </w:r>
            <w:r>
              <w:t>.</w:t>
            </w:r>
          </w:p>
          <w:p w14:paraId="5888FD3C" w14:textId="77777777" w:rsidR="007B1F2C" w:rsidRDefault="007B1F2C" w:rsidP="007B1F2C">
            <w:pPr>
              <w:pStyle w:val="TAL"/>
            </w:pPr>
          </w:p>
          <w:p w14:paraId="1A67CB47" w14:textId="77777777" w:rsidR="007B1F2C" w:rsidRDefault="007B1F2C" w:rsidP="007B1F2C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1AEE2C86" w14:textId="77777777" w:rsidR="007B1F2C" w:rsidRDefault="007B1F2C" w:rsidP="007B1F2C">
            <w:pPr>
              <w:pStyle w:val="TAL"/>
              <w:ind w:left="284"/>
              <w:rPr>
                <w:lang w:eastAsia="zh-CN"/>
              </w:rPr>
            </w:pPr>
            <w:r>
              <w:t>- Geographic Area</w:t>
            </w:r>
          </w:p>
          <w:p w14:paraId="3E2EE054" w14:textId="77777777" w:rsidR="007B1F2C" w:rsidRDefault="007B1F2C" w:rsidP="007B1F2C">
            <w:pPr>
              <w:pStyle w:val="TAL"/>
              <w:ind w:left="284"/>
            </w:pPr>
            <w:r>
              <w:rPr>
                <w:rFonts w:hint="eastAsia"/>
                <w:lang w:eastAsia="zh-CN"/>
              </w:rPr>
              <w:t>- Local Location</w:t>
            </w:r>
          </w:p>
          <w:p w14:paraId="2760D394" w14:textId="77777777" w:rsidR="007B1F2C" w:rsidRDefault="007B1F2C" w:rsidP="007B1F2C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48A19F2B" w14:textId="77777777" w:rsidR="007B1F2C" w:rsidRDefault="007B1F2C" w:rsidP="007B1F2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7B641C9E" w14:textId="77777777" w:rsidR="007B1F2C" w:rsidRDefault="007B1F2C" w:rsidP="007B1F2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6379A0EA" w14:textId="4AAADE19" w:rsidR="007B1F2C" w:rsidRDefault="007B1F2C" w:rsidP="007B1F2C">
            <w:pPr>
              <w:pStyle w:val="TAL"/>
              <w:ind w:left="284"/>
            </w:pPr>
            <w:r>
              <w:t>- Positioning methods</w:t>
            </w:r>
          </w:p>
        </w:tc>
      </w:tr>
      <w:bookmarkEnd w:id="35"/>
      <w:tr w:rsidR="0031389C" w14:paraId="0EFEA5C6" w14:textId="77777777" w:rsidTr="007B1F2C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18F0D" w14:textId="77777777" w:rsidR="0031389C" w:rsidRDefault="0031389C" w:rsidP="0082303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9A1D1" w14:textId="77777777" w:rsidR="0031389C" w:rsidRDefault="0031389C" w:rsidP="008230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19C54" w14:textId="77777777" w:rsidR="0031389C" w:rsidRDefault="0031389C" w:rsidP="0082303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70E58" w14:textId="77777777" w:rsidR="0031389C" w:rsidRDefault="0031389C" w:rsidP="00823030">
            <w:pPr>
              <w:pStyle w:val="TAL"/>
            </w:pPr>
            <w:r>
              <w:t>307 Temporary Redirect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E18EB" w14:textId="77777777" w:rsidR="0031389C" w:rsidRDefault="0031389C" w:rsidP="00823030">
            <w:pPr>
              <w:pStyle w:val="TAL"/>
            </w:pPr>
            <w:r>
              <w:t xml:space="preserve">Temporary redirection. </w:t>
            </w:r>
          </w:p>
        </w:tc>
      </w:tr>
      <w:tr w:rsidR="0031389C" w14:paraId="40CCAB9D" w14:textId="77777777" w:rsidTr="007B1F2C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A4B76" w14:textId="77777777" w:rsidR="0031389C" w:rsidRDefault="0031389C" w:rsidP="0082303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DD6FE" w14:textId="77777777" w:rsidR="0031389C" w:rsidRDefault="0031389C" w:rsidP="008230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DA20A" w14:textId="77777777" w:rsidR="0031389C" w:rsidRDefault="0031389C" w:rsidP="0082303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E5CAF" w14:textId="77777777" w:rsidR="0031389C" w:rsidRDefault="0031389C" w:rsidP="00823030">
            <w:pPr>
              <w:pStyle w:val="TAL"/>
            </w:pPr>
            <w:r>
              <w:t>308 Permanent Redirect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67394" w14:textId="77777777" w:rsidR="0031389C" w:rsidRDefault="0031389C" w:rsidP="00823030">
            <w:pPr>
              <w:pStyle w:val="TAL"/>
            </w:pPr>
            <w:r>
              <w:t>Permanent redirection.</w:t>
            </w:r>
          </w:p>
        </w:tc>
      </w:tr>
      <w:tr w:rsidR="0031389C" w14:paraId="52D7942C" w14:textId="77777777" w:rsidTr="007B1F2C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E07E62" w14:textId="77777777" w:rsidR="0031389C" w:rsidRDefault="0031389C" w:rsidP="0082303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5D1FA2" w14:textId="77777777" w:rsidR="0031389C" w:rsidRDefault="0031389C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3863C" w14:textId="77777777" w:rsidR="0031389C" w:rsidRDefault="0031389C" w:rsidP="00823030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91735B" w14:textId="77777777" w:rsidR="0031389C" w:rsidRDefault="0031389C" w:rsidP="00823030">
            <w:pPr>
              <w:pStyle w:val="TAL"/>
            </w:pPr>
            <w:r>
              <w:t>403 Forbidden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32F71" w14:textId="77777777" w:rsidR="0031389C" w:rsidRDefault="0031389C" w:rsidP="00823030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2E3FE389" w14:textId="77777777" w:rsidR="0031389C" w:rsidRDefault="0031389C" w:rsidP="00823030">
            <w:pPr>
              <w:pStyle w:val="TAL"/>
              <w:ind w:left="284"/>
            </w:pPr>
            <w:bookmarkStart w:id="36" w:name="_PERM_MCCTEMPBM_CRPT13160012___2"/>
            <w:r>
              <w:t>-</w:t>
            </w:r>
            <w:r>
              <w:tab/>
              <w:t>POSITIONING_DENIED</w:t>
            </w:r>
          </w:p>
          <w:p w14:paraId="6408BE62" w14:textId="77777777" w:rsidR="0031389C" w:rsidRDefault="0031389C" w:rsidP="00823030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3E7C979C" w14:textId="77777777" w:rsidR="0031389C" w:rsidRDefault="0031389C" w:rsidP="0082303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4CD105A0" w14:textId="77777777" w:rsidR="0031389C" w:rsidRDefault="0031389C" w:rsidP="00823030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DETACHED_USER</w:t>
            </w:r>
          </w:p>
          <w:bookmarkEnd w:id="36"/>
          <w:p w14:paraId="09D1AFAF" w14:textId="77777777" w:rsidR="0031389C" w:rsidRDefault="0031389C" w:rsidP="00823030">
            <w:pPr>
              <w:pStyle w:val="TAL"/>
            </w:pPr>
          </w:p>
          <w:p w14:paraId="4C4D76E9" w14:textId="77777777" w:rsidR="0031389C" w:rsidRDefault="0031389C" w:rsidP="00823030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1389C" w14:paraId="259EFF54" w14:textId="77777777" w:rsidTr="007B1F2C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5C396C" w14:textId="77777777" w:rsidR="0031389C" w:rsidRDefault="0031389C" w:rsidP="0082303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3AB1D" w14:textId="77777777" w:rsidR="0031389C" w:rsidRDefault="0031389C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98714B" w14:textId="77777777" w:rsidR="0031389C" w:rsidRDefault="0031389C" w:rsidP="00823030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3F2A87" w14:textId="77777777" w:rsidR="0031389C" w:rsidRDefault="0031389C" w:rsidP="00823030">
            <w:pPr>
              <w:pStyle w:val="TAL"/>
            </w:pPr>
            <w:r>
              <w:t>500 Internal Server Error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F668B" w14:textId="77777777" w:rsidR="0031389C" w:rsidRDefault="0031389C" w:rsidP="00823030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4B1DB2BE" w14:textId="77777777" w:rsidR="0031389C" w:rsidRDefault="0031389C" w:rsidP="00823030">
            <w:pPr>
              <w:pStyle w:val="TAL"/>
              <w:ind w:left="284"/>
            </w:pPr>
            <w:bookmarkStart w:id="37" w:name="_PERM_MCCTEMPBM_CRPT13160013___2"/>
            <w:r>
              <w:t>-</w:t>
            </w:r>
            <w:r>
              <w:tab/>
              <w:t>POSITIONING_FAILED</w:t>
            </w:r>
          </w:p>
          <w:bookmarkEnd w:id="37"/>
          <w:p w14:paraId="4D5F1178" w14:textId="77777777" w:rsidR="0031389C" w:rsidRDefault="0031389C" w:rsidP="00823030">
            <w:pPr>
              <w:pStyle w:val="TAL"/>
            </w:pPr>
          </w:p>
          <w:p w14:paraId="532DF864" w14:textId="77777777" w:rsidR="0031389C" w:rsidRDefault="0031389C" w:rsidP="00823030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1389C" w14:paraId="5E3E5C9C" w14:textId="77777777" w:rsidTr="007B1F2C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B5FBAD" w14:textId="77777777" w:rsidR="0031389C" w:rsidRDefault="0031389C" w:rsidP="0082303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850498" w14:textId="77777777" w:rsidR="0031389C" w:rsidRDefault="0031389C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E38E1" w14:textId="77777777" w:rsidR="0031389C" w:rsidRDefault="0031389C" w:rsidP="00823030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A8B44E" w14:textId="77777777" w:rsidR="0031389C" w:rsidRDefault="0031389C" w:rsidP="00823030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9E063" w14:textId="77777777" w:rsidR="0031389C" w:rsidRDefault="0031389C" w:rsidP="00823030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13C22952" w14:textId="77777777" w:rsidR="0031389C" w:rsidRDefault="0031389C" w:rsidP="00823030">
            <w:pPr>
              <w:pStyle w:val="TAL"/>
              <w:ind w:left="284"/>
              <w:rPr>
                <w:lang w:eastAsia="zh-CN"/>
              </w:rPr>
            </w:pPr>
            <w:bookmarkStart w:id="38" w:name="_PERM_MCCTEMPBM_CRPT13160014___2"/>
            <w:r>
              <w:t>-</w:t>
            </w:r>
            <w:r>
              <w:tab/>
              <w:t>UNREACHABLE_USER</w:t>
            </w:r>
          </w:p>
          <w:bookmarkEnd w:id="38"/>
          <w:p w14:paraId="1AB7E783" w14:textId="77777777" w:rsidR="0031389C" w:rsidRDefault="0031389C" w:rsidP="00823030">
            <w:pPr>
              <w:pStyle w:val="TAL"/>
            </w:pPr>
            <w:r>
              <w:t>-</w:t>
            </w:r>
            <w:r>
              <w:tab/>
            </w:r>
            <w:r w:rsidRPr="00B1181D">
              <w:t>PEER_NOT_RESPONDING</w:t>
            </w:r>
          </w:p>
          <w:p w14:paraId="1C395353" w14:textId="77777777" w:rsidR="0031389C" w:rsidRDefault="0031389C" w:rsidP="00823030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1389C" w14:paraId="06F8480C" w14:textId="77777777" w:rsidTr="00791D7C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3B520" w14:textId="77777777" w:rsidR="0031389C" w:rsidRDefault="0031389C" w:rsidP="00823030">
            <w:pPr>
              <w:pStyle w:val="TAN"/>
              <w:rPr>
                <w:rFonts w:eastAsia="宋体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 TS 29.500 [5]).</w:t>
            </w:r>
          </w:p>
        </w:tc>
      </w:tr>
    </w:tbl>
    <w:p w14:paraId="7021F2BB" w14:textId="1A0106B1" w:rsidR="00C9527C" w:rsidRPr="0031389C" w:rsidRDefault="00C9527C" w:rsidP="00001D08"/>
    <w:p w14:paraId="6AC8DF7D" w14:textId="77777777" w:rsidR="00A26C4B" w:rsidRPr="00BB3A4E" w:rsidRDefault="00A26C4B" w:rsidP="00A26C4B"/>
    <w:p w14:paraId="3732A151" w14:textId="77777777" w:rsidR="00A26C4B" w:rsidRPr="006B5418" w:rsidRDefault="00A26C4B" w:rsidP="00A26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F147D5" w14:textId="77777777" w:rsidR="00B77EAF" w:rsidRPr="002614DB" w:rsidRDefault="00B77EAF" w:rsidP="00B77EAF"/>
    <w:p w14:paraId="15C7A44A" w14:textId="77777777" w:rsidR="00110EBA" w:rsidRPr="008D72A7" w:rsidRDefault="00110EBA" w:rsidP="00110EBA">
      <w:pPr>
        <w:pStyle w:val="4"/>
      </w:pPr>
      <w:bookmarkStart w:id="39" w:name="_Toc26202334"/>
      <w:bookmarkStart w:id="40" w:name="_Toc22624273"/>
      <w:bookmarkStart w:id="41" w:name="_Toc22141071"/>
      <w:bookmarkStart w:id="42" w:name="_Toc18853080"/>
      <w:bookmarkStart w:id="43" w:name="_Toc26202520"/>
      <w:bookmarkStart w:id="44" w:name="_Toc34804235"/>
      <w:bookmarkStart w:id="45" w:name="_Toc35935806"/>
      <w:bookmarkStart w:id="46" w:name="_Toc45030026"/>
      <w:bookmarkStart w:id="47" w:name="_Toc51922386"/>
      <w:bookmarkStart w:id="48" w:name="_Toc51922805"/>
      <w:bookmarkStart w:id="49" w:name="_Toc122015862"/>
      <w:bookmarkStart w:id="50" w:name="_Toc130845025"/>
      <w:bookmarkStart w:id="51" w:name="_Toc138344522"/>
      <w:bookmarkStart w:id="52" w:name="_Toc14594702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6F663AE" w14:textId="77777777" w:rsidR="00110EBA" w:rsidRPr="008D72A7" w:rsidRDefault="00110EBA" w:rsidP="00110EBA">
      <w:pPr>
        <w:rPr>
          <w:lang w:eastAsia="zh-CN"/>
        </w:rPr>
      </w:pPr>
      <w:r>
        <w:t>This clause specifies the application data model supported by the API.</w:t>
      </w:r>
    </w:p>
    <w:p w14:paraId="555AD7E9" w14:textId="77777777" w:rsidR="00110EBA" w:rsidRDefault="00110EBA" w:rsidP="00110EBA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919ED59" w14:textId="77777777" w:rsidR="00110EBA" w:rsidRDefault="00110EBA" w:rsidP="00110EBA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110EBA" w14:paraId="4EA02470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331CC" w14:textId="77777777" w:rsidR="00110EBA" w:rsidRDefault="00110EBA" w:rsidP="00075870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A1701" w14:textId="77777777" w:rsidR="00110EBA" w:rsidRDefault="00110EBA" w:rsidP="00075870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16E88" w14:textId="77777777" w:rsidR="00110EBA" w:rsidRDefault="00110EBA" w:rsidP="00075870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A4A46" w14:textId="77777777" w:rsidR="00110EBA" w:rsidRDefault="00110EBA" w:rsidP="00075870">
            <w:pPr>
              <w:pStyle w:val="TAH"/>
            </w:pPr>
            <w:r>
              <w:t>Applicability</w:t>
            </w:r>
          </w:p>
        </w:tc>
      </w:tr>
      <w:tr w:rsidR="00110EBA" w14:paraId="12DF67C9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1B0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7772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29A7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25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0020C18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5540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39CF" w14:textId="77777777" w:rsidR="00110EBA" w:rsidRDefault="00110EBA" w:rsidP="00075870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7EE" w14:textId="07EE91DD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783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627376B3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D4B4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CB05" w14:textId="77777777" w:rsidR="00110EBA" w:rsidRDefault="00110EBA" w:rsidP="00075870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3930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AD0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045E73A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A1CC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D0BE" w14:textId="77777777" w:rsidR="00110EBA" w:rsidRDefault="00110EBA" w:rsidP="00075870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0DB9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6F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A91CE9E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6235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3F53" w14:textId="77777777" w:rsidR="00110EBA" w:rsidRDefault="00110EBA" w:rsidP="00075870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5C9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BFA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82BAEB9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5119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13C8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C87C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 xml:space="preserve">(H)GMLC to the serving AMF or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4F1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138085D1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BB6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A0E" w14:textId="77777777" w:rsidR="00110EBA" w:rsidRDefault="00110EBA" w:rsidP="00075870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2C2" w14:textId="77777777" w:rsidR="00110EBA" w:rsidRDefault="00110EBA" w:rsidP="00075870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4BE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00732BB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FC5" w14:textId="77777777" w:rsidR="00110EBA" w:rsidRPr="00B24285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CEEC" w14:textId="77777777" w:rsidR="00110EBA" w:rsidRPr="00B24285" w:rsidRDefault="00110EBA" w:rsidP="00075870">
            <w:pPr>
              <w:pStyle w:val="TAL"/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2313" w14:textId="77777777" w:rsidR="00110EBA" w:rsidRPr="00B24285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D1B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0457479D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F551" w14:textId="77777777" w:rsidR="00110EBA" w:rsidRDefault="00110EBA" w:rsidP="00075870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5E8" w14:textId="77777777" w:rsidR="00110EBA" w:rsidRDefault="00110EBA" w:rsidP="0007587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7B30" w14:textId="77777777" w:rsidR="00110EBA" w:rsidRDefault="00110EBA" w:rsidP="00075870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51D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7F79C92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0FDA" w14:textId="77777777" w:rsidR="00110EBA" w:rsidRDefault="00110EBA" w:rsidP="00075870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26B" w14:textId="77777777" w:rsidR="00110EBA" w:rsidRDefault="00110EBA" w:rsidP="0007587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CA4" w14:textId="77777777" w:rsidR="00110EBA" w:rsidRDefault="00110EBA" w:rsidP="00075870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B2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1F1B0741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545E" w14:textId="77777777" w:rsidR="00110EBA" w:rsidRDefault="00110EBA" w:rsidP="00075870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75B" w14:textId="77777777" w:rsidR="00110EBA" w:rsidRDefault="00110EBA" w:rsidP="0007587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458B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3EA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C2D8F49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F86A" w14:textId="77777777" w:rsidR="00110EBA" w:rsidRDefault="00110EBA" w:rsidP="00075870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F65D" w14:textId="77777777" w:rsidR="00110EBA" w:rsidRDefault="00110EBA" w:rsidP="00075870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315D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5F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577E75E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BC15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664A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 w:rsidRPr="00AB28DA">
              <w:rPr>
                <w:highlight w:val="green"/>
              </w:rPr>
              <w:t>x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1E0A" w14:textId="77777777" w:rsidR="00110EBA" w:rsidRPr="00620099" w:rsidRDefault="00110EBA" w:rsidP="000758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AE6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6E35867F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FBBC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512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</w:t>
            </w:r>
            <w:proofErr w:type="gramStart"/>
            <w:r>
              <w:t>2.</w:t>
            </w:r>
            <w:r w:rsidRPr="00C10ED1">
              <w:rPr>
                <w:highlight w:val="green"/>
              </w:rPr>
              <w:t>y</w:t>
            </w:r>
            <w:proofErr w:type="gramEnd"/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08BE" w14:textId="77777777" w:rsidR="00110EBA" w:rsidRPr="00620099" w:rsidRDefault="00110EBA" w:rsidP="000758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1327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6B55D62A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B358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E87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466D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A515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012A4825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0AA8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C38C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96A4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080A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675B9B6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651E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1A25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F87A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1DB0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557CB8E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4D9D" w14:textId="77777777" w:rsidR="00110EBA" w:rsidRDefault="00110EBA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595A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98F5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988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6AB601B6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AFD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D509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8E0A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F25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06D340EF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9FB9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8AB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7781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rFonts w:eastAsia="宋体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7277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920180C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D47B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3B6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EDE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A4A5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B6A868C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507C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93DD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77ED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5A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8AD4117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E1F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EF72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9646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B53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5E0D834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E7DA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4E2B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9565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325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5613585F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0221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9184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5383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AB45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68BEE599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1A57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4FAE" w14:textId="77777777" w:rsidR="00110EBA" w:rsidRDefault="00110EBA" w:rsidP="00075870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720B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3CD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51CB2A9D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0E85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12C1" w14:textId="77777777" w:rsidR="00110EBA" w:rsidRDefault="00110EBA" w:rsidP="00075870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5B7D" w14:textId="77777777" w:rsidR="00110EBA" w:rsidRDefault="00110EBA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165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DD69999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AAAA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F98" w14:textId="77777777" w:rsidR="00110EBA" w:rsidRDefault="00110EBA" w:rsidP="00075870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D387" w14:textId="77777777" w:rsidR="00110EBA" w:rsidRPr="00E00EE5" w:rsidRDefault="00110EBA" w:rsidP="00075870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BEE1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50457B3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6F2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FF34" w14:textId="77777777" w:rsidR="00110EBA" w:rsidRDefault="00110EBA" w:rsidP="00075870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26D6" w14:textId="77777777" w:rsidR="00110EBA" w:rsidRPr="00E00EE5" w:rsidRDefault="00110EBA" w:rsidP="00075870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BB60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2E4628A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3164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881F" w14:textId="77777777" w:rsidR="00110EBA" w:rsidRDefault="00110EBA" w:rsidP="00075870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C8FC" w14:textId="77777777" w:rsidR="00110EBA" w:rsidRPr="00E00EE5" w:rsidRDefault="00110EBA" w:rsidP="00075870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2D1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1AD70CDF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A07" w14:textId="77777777" w:rsidR="00110EBA" w:rsidRPr="00BB2080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6CD7" w14:textId="77777777" w:rsidR="00110EBA" w:rsidRDefault="00110EBA" w:rsidP="00075870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35F9" w14:textId="77777777" w:rsidR="00110EBA" w:rsidRPr="00BB2080" w:rsidRDefault="00110EBA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7F9" w14:textId="77777777" w:rsidR="00110EBA" w:rsidRPr="00BB2080" w:rsidRDefault="00110EBA" w:rsidP="00075870">
            <w:pPr>
              <w:pStyle w:val="TAL"/>
              <w:rPr>
                <w:lang w:eastAsia="zh-CN"/>
              </w:rPr>
            </w:pPr>
          </w:p>
        </w:tc>
      </w:tr>
      <w:tr w:rsidR="00110EBA" w14:paraId="295C18DE" w14:textId="77777777" w:rsidTr="0007587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071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1931" w14:textId="77777777" w:rsidR="00110EBA" w:rsidRDefault="00110EBA" w:rsidP="00075870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3FC" w14:textId="77777777" w:rsidR="00110EBA" w:rsidRDefault="00110EBA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1374" w14:textId="77777777" w:rsidR="00110EBA" w:rsidRPr="00BB2080" w:rsidRDefault="00110EBA" w:rsidP="00075870">
            <w:pPr>
              <w:pStyle w:val="TAL"/>
              <w:rPr>
                <w:lang w:eastAsia="zh-CN"/>
              </w:rPr>
            </w:pPr>
          </w:p>
        </w:tc>
      </w:tr>
    </w:tbl>
    <w:p w14:paraId="4D32BA50" w14:textId="77777777" w:rsidR="00110EBA" w:rsidRDefault="00110EBA" w:rsidP="00110EBA"/>
    <w:p w14:paraId="2E227BB6" w14:textId="77777777" w:rsidR="00110EBA" w:rsidRDefault="00110EBA" w:rsidP="00110EBA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7BF0B720" w14:textId="77777777" w:rsidR="00110EBA" w:rsidRDefault="00110EBA" w:rsidP="00110EBA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110EBA" w14:paraId="63C65D92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E47CD" w14:textId="77777777" w:rsidR="00110EBA" w:rsidRDefault="00110EBA" w:rsidP="00075870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56302" w14:textId="77777777" w:rsidR="00110EBA" w:rsidRDefault="00110EBA" w:rsidP="00075870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40DE7" w14:textId="77777777" w:rsidR="00110EBA" w:rsidRDefault="00110EBA" w:rsidP="00075870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65060" w14:textId="77777777" w:rsidR="00110EBA" w:rsidRDefault="00110EBA" w:rsidP="00075870">
            <w:pPr>
              <w:pStyle w:val="TAH"/>
            </w:pPr>
            <w:r>
              <w:t>Applicability</w:t>
            </w:r>
          </w:p>
        </w:tc>
      </w:tr>
      <w:tr w:rsidR="00110EBA" w14:paraId="198A2C60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9D0E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F4F5" w14:textId="77777777" w:rsidR="00110EBA" w:rsidRDefault="00110EBA" w:rsidP="00075870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30CB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DB20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5593B147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18DE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ED1D" w14:textId="77777777" w:rsidR="00110EBA" w:rsidRDefault="00110EBA" w:rsidP="00075870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407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900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41E3822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C730" w14:textId="77777777" w:rsidR="00110EBA" w:rsidRDefault="00110EBA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4079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918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770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0E893DBA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3F08" w14:textId="77777777" w:rsidR="00110EBA" w:rsidRDefault="00110EBA" w:rsidP="00075870">
            <w:pPr>
              <w:pStyle w:val="TAL"/>
              <w:rPr>
                <w:rStyle w:val="a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BEBF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58A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4859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428A3C3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AF4F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4004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BCE3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55D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1FC7DB6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6E05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8B2A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976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E58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5B1BBB74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B4B6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A53A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665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9090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0CD03A7B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347F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C06E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230F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441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5572C99C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47F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7E60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23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949B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01BF4457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5491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11EC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5D0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DA23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6018DA9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65FE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9772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B68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F34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FA07D3D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918B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52CC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12A7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99DD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3B2B377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71B8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4A2D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923E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0B98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0FECD7AA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AFA0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6D56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869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883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19B03A95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41B8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E2B8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37F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4321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5B8BC9D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27B2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88AB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DA05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B9BF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5B6606BC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9FEA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956C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9AB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68E6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1B68FCD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4990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0F67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015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3247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69A501CE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CA7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3BD7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148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09E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CC3CEFF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35D1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8809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BDE0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16EA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867B72D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EB1F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DFFA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9E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788D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5149AB17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2039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139B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0689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9ED1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13C02DD6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722A" w14:textId="77777777" w:rsidR="00110EBA" w:rsidRDefault="00110EBA" w:rsidP="00075870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82CF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8F7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66F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358A44D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898" w14:textId="77777777" w:rsidR="00110EBA" w:rsidRDefault="00110EBA" w:rsidP="00075870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EE7F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385B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DA1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4DCDD82" w14:textId="77777777" w:rsidTr="00075870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0DEB" w14:textId="77777777" w:rsidR="00110EBA" w:rsidRDefault="00110EBA" w:rsidP="0007587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B23B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4A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D268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7018012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CA3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F28" w14:textId="77777777" w:rsidR="00110EBA" w:rsidRDefault="00110EBA" w:rsidP="00075870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D87D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6B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5E16E30D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3B8" w14:textId="77777777" w:rsidR="00110EBA" w:rsidRPr="000A57AE" w:rsidRDefault="00110EBA" w:rsidP="00075870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A3D" w14:textId="77777777" w:rsidR="00110EBA" w:rsidRPr="003842C8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6B5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F55F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03C3EA1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43A3" w14:textId="77777777" w:rsidR="00110EBA" w:rsidRPr="000A57AE" w:rsidRDefault="00110EBA" w:rsidP="00075870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9CDB" w14:textId="77777777" w:rsidR="00110EBA" w:rsidRPr="003842C8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2D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5D9E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0B59E77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439" w14:textId="77777777" w:rsidR="00110EBA" w:rsidRPr="000A57AE" w:rsidRDefault="00110EBA" w:rsidP="00075870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6177" w14:textId="77777777" w:rsidR="00110EBA" w:rsidRPr="003842C8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D525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7C9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89F666A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09E8" w14:textId="77777777" w:rsidR="00110EBA" w:rsidRPr="000A57AE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87B" w14:textId="77777777" w:rsidR="00110EBA" w:rsidRPr="003842C8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04D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06BE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9DF2B80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D9C" w14:textId="77777777" w:rsidR="00110EBA" w:rsidRDefault="00110EBA" w:rsidP="00075870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DFFD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058" w14:textId="77777777" w:rsidR="00110EBA" w:rsidRDefault="00110EBA" w:rsidP="00075870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74F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110EBA" w14:paraId="68DFF177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A133" w14:textId="77777777" w:rsidR="00110EBA" w:rsidRDefault="00110EBA" w:rsidP="00075870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D0E3" w14:textId="77777777" w:rsidR="00110EBA" w:rsidRDefault="00110EBA" w:rsidP="00075870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027" w14:textId="77777777" w:rsidR="00110EBA" w:rsidRDefault="00110EBA" w:rsidP="00075870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7A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09EBB412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637" w14:textId="77777777" w:rsidR="00110EBA" w:rsidRPr="00E00EE5" w:rsidRDefault="00110EBA" w:rsidP="00075870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8315" w14:textId="77777777" w:rsidR="00110EBA" w:rsidRDefault="00110EBA" w:rsidP="00075870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5CEC" w14:textId="77777777" w:rsidR="00110EBA" w:rsidRPr="00E00EE5" w:rsidRDefault="00110EBA" w:rsidP="00075870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E97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7470496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C884" w14:textId="77777777" w:rsidR="00110EBA" w:rsidRPr="00E00EE5" w:rsidRDefault="00110EBA" w:rsidP="00075870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4FB6" w14:textId="77777777" w:rsidR="00110EBA" w:rsidRDefault="00110EBA" w:rsidP="00075870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D834" w14:textId="77777777" w:rsidR="00110EBA" w:rsidRPr="00E00EE5" w:rsidRDefault="00110EBA" w:rsidP="00075870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099F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2BE5F1F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B094" w14:textId="77777777" w:rsidR="00110EBA" w:rsidRPr="00E00EE5" w:rsidRDefault="00110EBA" w:rsidP="00075870">
            <w:pPr>
              <w:pStyle w:val="TAL"/>
            </w:pPr>
            <w:proofErr w:type="spellStart"/>
            <w:r w:rsidRPr="00EF4063">
              <w:rPr>
                <w:rFonts w:eastAsia="等线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FF8B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7945" w14:textId="77777777" w:rsidR="00110EBA" w:rsidRPr="00E00EE5" w:rsidRDefault="00110EBA" w:rsidP="00075870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3CFD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2986B7A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FE5B" w14:textId="77777777" w:rsidR="00110EBA" w:rsidRDefault="00110EBA" w:rsidP="00075870">
            <w:pPr>
              <w:pStyle w:val="TAL"/>
              <w:rPr>
                <w:rFonts w:eastAsia="等线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795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B6C1" w14:textId="77777777" w:rsidR="00110EBA" w:rsidRDefault="00110EBA" w:rsidP="00075870">
            <w:pPr>
              <w:pStyle w:val="TAL"/>
              <w:rPr>
                <w:rFonts w:eastAsia="等线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EBF8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812DB9A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EDC1" w14:textId="77777777" w:rsidR="00110EBA" w:rsidRPr="00425C5C" w:rsidRDefault="00110EBA" w:rsidP="000758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D510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9963" w14:textId="77777777" w:rsidR="00110EBA" w:rsidRPr="00425C5C" w:rsidRDefault="00110EBA" w:rsidP="00075870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24E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ED25E91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332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0D3F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9B0" w14:textId="77777777" w:rsidR="00110EBA" w:rsidRPr="005576A5" w:rsidRDefault="00110EBA" w:rsidP="00075870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9991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15D7841F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BA10" w14:textId="77777777" w:rsidR="00110EBA" w:rsidRDefault="00110EBA" w:rsidP="0007587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EC66" w14:textId="77777777" w:rsidR="00110EBA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72B" w14:textId="77777777" w:rsidR="00110EBA" w:rsidRPr="005576A5" w:rsidRDefault="00110EBA" w:rsidP="00075870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F0A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164BBC6F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9AA" w14:textId="77777777" w:rsidR="00110EBA" w:rsidRDefault="00110EBA" w:rsidP="00075870">
            <w:pPr>
              <w:pStyle w:val="TAL"/>
            </w:pPr>
            <w:proofErr w:type="spellStart"/>
            <w:r w:rsidRPr="005D3EDE"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4E6A" w14:textId="77777777" w:rsidR="00110EBA" w:rsidRDefault="00110EBA" w:rsidP="00075870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0011" w14:textId="77777777" w:rsidR="00110EBA" w:rsidRDefault="00110EBA" w:rsidP="00075870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18F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24E23758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ADF0" w14:textId="77777777" w:rsidR="00110EBA" w:rsidRPr="005D3EDE" w:rsidRDefault="00110EBA" w:rsidP="00075870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233" w14:textId="77777777" w:rsidR="00110EBA" w:rsidRDefault="00110EBA" w:rsidP="00075870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21F" w14:textId="77777777" w:rsidR="00110EBA" w:rsidRPr="005D3EDE" w:rsidRDefault="00110EBA" w:rsidP="00075870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>High Accuracy GNSS Metrics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4D74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B2EFC9D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DED2" w14:textId="77777777" w:rsidR="00110EBA" w:rsidRDefault="00110EBA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C70" w14:textId="77777777" w:rsidR="00110EBA" w:rsidRPr="005F771F" w:rsidRDefault="00110EBA" w:rsidP="00075870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6FD6" w14:textId="77777777" w:rsidR="00110EBA" w:rsidRDefault="00110EBA" w:rsidP="0007587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34D6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3C7CA0B8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EB13" w14:textId="77777777" w:rsidR="00110EBA" w:rsidRDefault="00110EBA" w:rsidP="00075870">
            <w:pPr>
              <w:pStyle w:val="TAL"/>
              <w:rPr>
                <w:lang w:val="en-US"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2227" w14:textId="77777777" w:rsidR="00110EBA" w:rsidRDefault="00110EBA" w:rsidP="00075870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FB60" w14:textId="77777777" w:rsidR="00110EBA" w:rsidRDefault="00110EBA" w:rsidP="00075870">
            <w:pPr>
              <w:pStyle w:val="TAL"/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71C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6CE4D2A3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7AA1" w14:textId="77777777" w:rsidR="00110EBA" w:rsidRDefault="00110EBA" w:rsidP="00075870">
            <w:pPr>
              <w:pStyle w:val="TAL"/>
              <w:rPr>
                <w:lang w:val="en-US" w:eastAsia="zh-CN"/>
              </w:rPr>
            </w:pPr>
            <w:proofErr w:type="spellStart"/>
            <w:r w:rsidRPr="00BE07BB">
              <w:t>RelatedUE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266A" w14:textId="77777777" w:rsidR="00110EBA" w:rsidRDefault="00110EBA" w:rsidP="00075870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85A1" w14:textId="77777777" w:rsidR="00110EBA" w:rsidRDefault="00110EBA" w:rsidP="00075870">
            <w:pPr>
              <w:pStyle w:val="TAL"/>
            </w:pPr>
            <w:r w:rsidRPr="00BE07BB">
              <w:t xml:space="preserve">Indicates information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3227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7386BFC0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BA91" w14:textId="77777777" w:rsidR="00110EBA" w:rsidRPr="00BE07BB" w:rsidRDefault="00110EBA" w:rsidP="00075870">
            <w:pPr>
              <w:pStyle w:val="TAL"/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030" w14:textId="77777777" w:rsidR="00110EBA" w:rsidRPr="00F045B7" w:rsidRDefault="00110EBA" w:rsidP="00075870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CE2B" w14:textId="77777777" w:rsidR="00110EBA" w:rsidRPr="00BE07BB" w:rsidRDefault="00110EBA" w:rsidP="00075870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FB18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575FDCA0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28A8" w14:textId="77777777" w:rsidR="00110EBA" w:rsidRPr="00BE07BB" w:rsidRDefault="00110EBA" w:rsidP="00075870">
            <w:pPr>
              <w:pStyle w:val="TAL"/>
            </w:pPr>
            <w:proofErr w:type="spellStart"/>
            <w:r>
              <w:rPr>
                <w:lang w:eastAsia="zh-CN"/>
              </w:rPr>
              <w:t>Twod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6AE7" w14:textId="77777777" w:rsidR="00110EBA" w:rsidRPr="00F045B7" w:rsidRDefault="00110EBA" w:rsidP="00075870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10C3" w14:textId="77777777" w:rsidR="00110EBA" w:rsidRPr="00BE07BB" w:rsidRDefault="00110EBA" w:rsidP="00075870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172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110EBA" w14:paraId="460AC795" w14:textId="77777777" w:rsidTr="00075870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AA4" w14:textId="77777777" w:rsidR="00110EBA" w:rsidRPr="00BE07BB" w:rsidRDefault="00110EBA" w:rsidP="00075870">
            <w:pPr>
              <w:pStyle w:val="TAL"/>
            </w:pPr>
            <w:proofErr w:type="spellStart"/>
            <w:r>
              <w:rPr>
                <w:lang w:eastAsia="zh-CN"/>
              </w:rPr>
              <w:t>Threed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A5C" w14:textId="77777777" w:rsidR="00110EBA" w:rsidRPr="00F045B7" w:rsidRDefault="00110EBA" w:rsidP="00075870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E1E3" w14:textId="77777777" w:rsidR="00110EBA" w:rsidRPr="00BE07BB" w:rsidRDefault="00110EBA" w:rsidP="00075870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7BAF" w14:textId="77777777" w:rsidR="00110EBA" w:rsidRDefault="00110EBA" w:rsidP="000758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5D9F20" w14:textId="77777777" w:rsidR="00B77EAF" w:rsidRPr="00110EBA" w:rsidRDefault="00B77EAF" w:rsidP="00B77EAF"/>
    <w:p w14:paraId="46AE8C48" w14:textId="77777777" w:rsidR="00B77EAF" w:rsidRPr="006B5418" w:rsidRDefault="00B77EAF" w:rsidP="00B7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A6A4DC" w14:textId="77777777" w:rsidR="0053537D" w:rsidRPr="008D72A7" w:rsidRDefault="0053537D" w:rsidP="0053537D">
      <w:pPr>
        <w:pStyle w:val="5"/>
      </w:pPr>
      <w:bookmarkStart w:id="53" w:name="_Toc26202337"/>
      <w:bookmarkStart w:id="54" w:name="_Toc22624276"/>
      <w:bookmarkStart w:id="55" w:name="_Toc22141074"/>
      <w:bookmarkStart w:id="56" w:name="_Toc18853083"/>
      <w:bookmarkStart w:id="57" w:name="_Toc26202523"/>
      <w:bookmarkStart w:id="58" w:name="_Toc34804238"/>
      <w:bookmarkStart w:id="59" w:name="_Toc35935809"/>
      <w:bookmarkStart w:id="60" w:name="_Toc45030029"/>
      <w:bookmarkStart w:id="61" w:name="_Toc51922389"/>
      <w:bookmarkStart w:id="62" w:name="_Toc51922808"/>
      <w:bookmarkStart w:id="63" w:name="_Toc122015865"/>
      <w:bookmarkStart w:id="64" w:name="_Toc130845028"/>
      <w:bookmarkStart w:id="65" w:name="_Toc138344525"/>
      <w:bookmarkStart w:id="66" w:name="_Toc145947031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180F6B02" w14:textId="77777777" w:rsidR="0053537D" w:rsidRPr="008D72A7" w:rsidRDefault="0053537D" w:rsidP="0053537D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53537D" w14:paraId="3CFC9C80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8F276" w14:textId="77777777" w:rsidR="0053537D" w:rsidRDefault="0053537D" w:rsidP="0082303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A5E53" w14:textId="77777777" w:rsidR="0053537D" w:rsidRDefault="0053537D" w:rsidP="00823030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17E9A" w14:textId="77777777" w:rsidR="0053537D" w:rsidRDefault="0053537D" w:rsidP="00823030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2BBE1" w14:textId="77777777" w:rsidR="0053537D" w:rsidRDefault="0053537D" w:rsidP="00823030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E69B9" w14:textId="77777777" w:rsidR="0053537D" w:rsidRDefault="0053537D" w:rsidP="008230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AC6E2" w14:textId="77777777" w:rsidR="0053537D" w:rsidRDefault="0053537D" w:rsidP="008230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537D" w14:paraId="64440D33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B085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A5DF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47C2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BF1C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62A6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71DE4D19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AD44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5826553F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5557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AF17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DFF1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118A" w14:textId="77777777" w:rsidR="0053537D" w:rsidRDefault="0053537D" w:rsidP="00823030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D80A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403C9AE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EE15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027CA415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45E0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831C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FC2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BD00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7354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7183558C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DBC3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6888E83F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DC0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30FF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717D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5DB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3F1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2EFC6C91" w14:textId="77777777" w:rsidR="0053537D" w:rsidRPr="00E00EE5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B581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7CD5181E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9AEE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7D1F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CDE0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EC61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4104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395A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66049806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42B8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3E39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DF15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0252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C787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730D414F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8F6789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EC14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7239F57D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196F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AFCF" w14:textId="77777777" w:rsidR="0053537D" w:rsidRDefault="0053537D" w:rsidP="0082303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750A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B621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045A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CDFC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4939EAAC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BE69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A1AD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5A63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8194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B6AC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CF41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137C09DC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9E34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02F1" w14:textId="77777777" w:rsidR="0053537D" w:rsidRDefault="0053537D" w:rsidP="00823030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870E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0412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F42A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FFE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18DDEA8D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F472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83BE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F10E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888B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09E7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8863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3984B5C0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D9A0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7DA7" w14:textId="77777777" w:rsidR="0053537D" w:rsidRDefault="0053537D" w:rsidP="00823030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6827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7D01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6B3A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5E12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702023E6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5F17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D51D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989E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D27F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1799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0AAB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6AB0FC6F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3055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F76E" w14:textId="77777777" w:rsidR="0053537D" w:rsidRDefault="0053537D" w:rsidP="00823030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2CE7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49A5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33D5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3A4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3D0F05B0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10B5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B630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1F64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EB88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C70E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0EF5274D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6DF165D3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0DC39F9" w14:textId="77777777" w:rsidR="0053537D" w:rsidRPr="00E00EE5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7BA8FC11" w14:textId="77777777" w:rsidR="0053537D" w:rsidRDefault="0053537D" w:rsidP="0082303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  <w:p w14:paraId="1CDB069F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1B6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786A901D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1139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AD9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80B8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DAED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85E6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313E8D31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52F6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4B0F70E2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631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70CE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1DB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24A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1BC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0782CC67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A40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464BC2ED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A75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F180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A1C6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26CE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B308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009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275D8513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C6C7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A17B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8F59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4DA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8236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490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34F58BCF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FECC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AA3A" w14:textId="77777777" w:rsidR="0053537D" w:rsidRDefault="0053537D" w:rsidP="00823030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7645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1100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2855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DF8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5C1609BE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070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732B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013A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849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6AB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5043B945" w14:textId="77777777" w:rsidR="0053537D" w:rsidDel="00BA3138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1275C50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6E0D5781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E2E607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5F40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25428312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A2A7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B855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82A6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F81D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5A43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7B22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0B07FA57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1A77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014D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B80C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6C5E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1AFB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D7F0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4CCB1779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A1AA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CA3A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FA3E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214B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355B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A851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166ACC3F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53F3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66B1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9734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65F4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2719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9B76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24666105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4037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41B7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EB1E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8503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96E2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14A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54E6257F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E31" w14:textId="77777777" w:rsidR="0053537D" w:rsidDel="00C155F3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EB50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124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45F9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1529" w14:textId="77777777" w:rsidR="0053537D" w:rsidDel="00F0678E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D1D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4F446EBC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950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32C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945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054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1C33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A784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5C787290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ED6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17BB" w14:textId="77777777" w:rsidR="0053537D" w:rsidRDefault="0053537D" w:rsidP="0082303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3F6B" w14:textId="77777777" w:rsidR="0053537D" w:rsidRDefault="0053537D" w:rsidP="00823030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C796" w14:textId="77777777" w:rsidR="0053537D" w:rsidRDefault="0053537D" w:rsidP="00823030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858E" w14:textId="77777777" w:rsidR="0053537D" w:rsidRDefault="0053537D" w:rsidP="0082303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5D127E0A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  <w:p w14:paraId="297A1D3A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4CBFFA82" w14:textId="77777777" w:rsidR="0053537D" w:rsidRPr="004B6EC9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7BFA2F28" w14:textId="77777777" w:rsidR="0053537D" w:rsidRDefault="0053537D" w:rsidP="00823030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FAE1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38CA1D2B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C93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BA36" w14:textId="77777777" w:rsidR="0053537D" w:rsidRDefault="0053537D" w:rsidP="00823030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760B" w14:textId="77777777" w:rsidR="0053537D" w:rsidRPr="009751BF" w:rsidRDefault="0053537D" w:rsidP="00823030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6853" w14:textId="77777777" w:rsidR="0053537D" w:rsidRPr="000C2AC0" w:rsidRDefault="0053537D" w:rsidP="00823030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1A4F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097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68C69678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C12" w14:textId="77777777" w:rsidR="0053537D" w:rsidRPr="0040052B" w:rsidRDefault="0053537D" w:rsidP="0082303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306" w14:textId="77777777" w:rsidR="0053537D" w:rsidRPr="0040052B" w:rsidRDefault="0053537D" w:rsidP="00823030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27C5" w14:textId="77777777" w:rsidR="0053537D" w:rsidRPr="0040052B" w:rsidRDefault="0053537D" w:rsidP="0082303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B33" w14:textId="77777777" w:rsidR="0053537D" w:rsidRPr="0040052B" w:rsidRDefault="0053537D" w:rsidP="0082303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03B6" w14:textId="77777777" w:rsidR="0053537D" w:rsidRPr="0040052B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08BB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128488FA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DB3" w14:textId="77777777" w:rsidR="0053537D" w:rsidRDefault="0053537D" w:rsidP="00823030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lastRenderedPageBreak/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74BE" w14:textId="77777777" w:rsidR="0053537D" w:rsidRDefault="0053537D" w:rsidP="00823030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943" w14:textId="77777777" w:rsidR="0053537D" w:rsidRDefault="0053537D" w:rsidP="00823030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C9D1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5E5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16363C7C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BB0FCE" w14:textId="77777777" w:rsidR="0053537D" w:rsidRPr="00E03231" w:rsidRDefault="0053537D" w:rsidP="0082303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</w:t>
            </w:r>
            <w:r w:rsidRPr="00B06F7A">
              <w:rPr>
                <w:rFonts w:cs="Arial" w:hint="eastAsia"/>
                <w:szCs w:val="18"/>
                <w:lang w:eastAsia="zh-CN"/>
              </w:rPr>
              <w:t>ndicates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27F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11AA8B0A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572" w14:textId="77777777" w:rsidR="0053537D" w:rsidRPr="00501872" w:rsidRDefault="0053537D" w:rsidP="0082303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9D9" w14:textId="77777777" w:rsidR="0053537D" w:rsidRPr="00B06F7A" w:rsidRDefault="0053537D" w:rsidP="00823030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E5F4" w14:textId="77777777" w:rsidR="0053537D" w:rsidRPr="00B06F7A" w:rsidRDefault="0053537D" w:rsidP="0082303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B10" w14:textId="77777777" w:rsidR="0053537D" w:rsidRDefault="0053537D" w:rsidP="00823030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7475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5BD278DB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47346EC" w14:textId="77777777" w:rsidR="0053537D" w:rsidRPr="00140B0A" w:rsidRDefault="0053537D" w:rsidP="00823030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one of the following mutually exclusive global settings:</w:t>
            </w:r>
          </w:p>
          <w:p w14:paraId="45748BA6" w14:textId="77777777" w:rsidR="0053537D" w:rsidRPr="00140B0A" w:rsidRDefault="0053537D" w:rsidP="00823030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Opposite sense</w:t>
            </w:r>
          </w:p>
          <w:p w14:paraId="231E36D3" w14:textId="77777777" w:rsidR="0053537D" w:rsidRDefault="0053537D" w:rsidP="00823030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Positive sense</w:t>
            </w:r>
            <w:r>
              <w:t xml:space="preserve"> (default)</w:t>
            </w:r>
          </w:p>
          <w:p w14:paraId="5929F61F" w14:textId="77777777" w:rsidR="0053537D" w:rsidRPr="00B06F7A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B06F7A">
              <w:rPr>
                <w:rFonts w:cs="Arial"/>
                <w:szCs w:val="18"/>
              </w:rPr>
              <w:t>see</w:t>
            </w:r>
            <w:proofErr w:type="gramEnd"/>
            <w:r w:rsidRPr="00B06F7A">
              <w:rPr>
                <w:rFonts w:cs="Arial"/>
                <w:szCs w:val="18"/>
              </w:rPr>
              <w:t xml:space="preserve">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6.1.13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E951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04505C96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477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E2A" w14:textId="77777777" w:rsidR="0053537D" w:rsidRDefault="0053537D" w:rsidP="00823030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6811" w14:textId="77777777" w:rsidR="0053537D" w:rsidRDefault="0053537D" w:rsidP="00823030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7D2" w14:textId="77777777" w:rsidR="0053537D" w:rsidRDefault="0053537D" w:rsidP="00823030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909" w14:textId="77777777" w:rsidR="0053537D" w:rsidRDefault="0053537D" w:rsidP="00823030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0F2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7D67AA2D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A5F6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C14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gramStart"/>
            <w:r w:rsidRPr="00B82322">
              <w:rPr>
                <w:rFonts w:cs="Arial"/>
                <w:szCs w:val="18"/>
              </w:rPr>
              <w:t>array(</w:t>
            </w:r>
            <w:bookmarkStart w:id="67" w:name="_Hlk142683907"/>
            <w:proofErr w:type="spellStart"/>
            <w:proofErr w:type="gramEnd"/>
            <w:r w:rsidRPr="00B82322">
              <w:rPr>
                <w:rFonts w:cs="Arial"/>
                <w:szCs w:val="18"/>
              </w:rPr>
              <w:t>RangingSlResult</w:t>
            </w:r>
            <w:bookmarkEnd w:id="67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B719" w14:textId="77777777" w:rsidR="0053537D" w:rsidRDefault="0053537D" w:rsidP="00823030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1DE3" w14:textId="77777777" w:rsidR="0053537D" w:rsidRDefault="0053537D" w:rsidP="00823030">
            <w:pPr>
              <w:pStyle w:val="TAL"/>
            </w:pPr>
            <w:proofErr w:type="gramStart"/>
            <w:r w:rsidRPr="00B82322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535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shall contain the type of result requested for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positioning, such as absolute locations, relative locations or ranges and directions related to the UEs, etc.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70A1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28E1B874" w14:textId="77777777" w:rsidTr="00823030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6A73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relatedUEs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90C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gramStart"/>
            <w:r w:rsidRPr="00B82322">
              <w:rPr>
                <w:rFonts w:cs="Arial"/>
                <w:szCs w:val="18"/>
              </w:rPr>
              <w:t>array(</w:t>
            </w:r>
            <w:bookmarkStart w:id="68" w:name="_Hlk142683982"/>
            <w:proofErr w:type="spellStart"/>
            <w:proofErr w:type="gramEnd"/>
            <w:r w:rsidRPr="00B82322">
              <w:rPr>
                <w:rFonts w:cs="Arial"/>
                <w:szCs w:val="18"/>
              </w:rPr>
              <w:t>RelatedUE</w:t>
            </w:r>
            <w:bookmarkEnd w:id="68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ED7" w14:textId="77777777" w:rsidR="0053537D" w:rsidRDefault="0053537D" w:rsidP="00823030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A89" w14:textId="77777777" w:rsidR="0053537D" w:rsidRDefault="0053537D" w:rsidP="00823030">
            <w:pPr>
              <w:pStyle w:val="TAL"/>
            </w:pPr>
            <w:proofErr w:type="gramStart"/>
            <w:r w:rsidRPr="00B82322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EF6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contains a list of the information for the related UEs for the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6A24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03224AF0" w14:textId="77777777" w:rsidTr="00823030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F7A7" w14:textId="77777777" w:rsidR="0053537D" w:rsidRDefault="0053537D" w:rsidP="00823030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 w:hint="eastAsia"/>
              </w:rPr>
              <w:tab/>
            </w:r>
            <w:r w:rsidRPr="00EF4063">
              <w:rPr>
                <w:rFonts w:eastAsia="宋体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宋体"/>
              </w:rPr>
              <w:t>codeWordCheck</w:t>
            </w:r>
            <w:proofErr w:type="spellEnd"/>
            <w:r w:rsidRPr="00EF4063">
              <w:rPr>
                <w:rFonts w:eastAsia="宋体"/>
              </w:rPr>
              <w:t xml:space="preserve"> parameter (specified in clause 6.1.5.2.7) is present and set to TRUE.</w:t>
            </w:r>
          </w:p>
          <w:p w14:paraId="73C2C6BD" w14:textId="77777777" w:rsidR="0053537D" w:rsidRDefault="0053537D" w:rsidP="00823030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 xml:space="preserve">NOTE </w:t>
            </w:r>
            <w:r w:rsidRPr="00EF4063">
              <w:rPr>
                <w:rFonts w:eastAsia="宋体" w:hint="eastAsia"/>
              </w:rPr>
              <w:t>2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 xml:space="preserve">If the </w:t>
            </w:r>
            <w:proofErr w:type="spellStart"/>
            <w:r w:rsidRPr="00EF4063">
              <w:rPr>
                <w:rFonts w:eastAsia="宋体"/>
              </w:rPr>
              <w:t>LocationTypeRequested</w:t>
            </w:r>
            <w:proofErr w:type="spellEnd"/>
            <w:r w:rsidRPr="00EF4063"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宋体"/>
              </w:rPr>
              <w:t>lcsServiceAuthInfo</w:t>
            </w:r>
            <w:proofErr w:type="spellEnd"/>
            <w:r w:rsidRPr="00EF4063">
              <w:rPr>
                <w:rFonts w:eastAsia="宋体"/>
              </w:rPr>
              <w:t xml:space="preserve"> attribute in the </w:t>
            </w:r>
            <w:proofErr w:type="spellStart"/>
            <w:r w:rsidRPr="00EF4063">
              <w:rPr>
                <w:rFonts w:eastAsia="宋体"/>
              </w:rPr>
              <w:t>uePrivacyRequirements</w:t>
            </w:r>
            <w:proofErr w:type="spellEnd"/>
            <w:r w:rsidRPr="00EF4063"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124F3148" w14:textId="77777777" w:rsidR="0053537D" w:rsidRDefault="0053537D" w:rsidP="00823030">
            <w:pPr>
              <w:pStyle w:val="TAN"/>
              <w:rPr>
                <w:lang w:eastAsia="zh-CN"/>
              </w:rPr>
            </w:pPr>
            <w:r w:rsidRPr="00EF4063">
              <w:rPr>
                <w:rFonts w:eastAsia="宋体"/>
              </w:rPr>
              <w:t>NOTE </w:t>
            </w:r>
            <w:r w:rsidRPr="00EF4063">
              <w:rPr>
                <w:rFonts w:eastAsia="宋体" w:hint="eastAsia"/>
              </w:rPr>
              <w:t>3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宋体"/>
              </w:rPr>
              <w:t>gpsi</w:t>
            </w:r>
            <w:proofErr w:type="spellEnd"/>
            <w:r w:rsidRPr="00EF4063">
              <w:rPr>
                <w:rFonts w:eastAsia="宋体"/>
              </w:rPr>
              <w:t xml:space="preserve"> and/or </w:t>
            </w:r>
            <w:proofErr w:type="spellStart"/>
            <w:r w:rsidRPr="00EF4063">
              <w:rPr>
                <w:rFonts w:eastAsia="宋体"/>
              </w:rPr>
              <w:t>supi</w:t>
            </w:r>
            <w:proofErr w:type="spellEnd"/>
            <w:r w:rsidRPr="00EF4063"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宋体"/>
              </w:rPr>
              <w:t>extGroupId</w:t>
            </w:r>
            <w:proofErr w:type="spellEnd"/>
            <w:r w:rsidRPr="00EF4063">
              <w:rPr>
                <w:rFonts w:eastAsia="宋体"/>
              </w:rPr>
              <w:t xml:space="preserve"> and/or </w:t>
            </w:r>
            <w:proofErr w:type="spellStart"/>
            <w:r w:rsidRPr="00EF4063">
              <w:rPr>
                <w:rFonts w:eastAsia="宋体"/>
              </w:rPr>
              <w:t>intGroupId</w:t>
            </w:r>
            <w:proofErr w:type="spellEnd"/>
            <w:r w:rsidRPr="00EF4063"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31487129" w14:textId="77777777" w:rsidR="00B77EAF" w:rsidRPr="0053537D" w:rsidRDefault="00B77EAF" w:rsidP="00B77EAF"/>
    <w:p w14:paraId="432A04EA" w14:textId="77777777" w:rsidR="00B77EAF" w:rsidRPr="002614DB" w:rsidRDefault="00B77EAF" w:rsidP="00B77EAF"/>
    <w:p w14:paraId="3E0B68BD" w14:textId="77777777" w:rsidR="00B77EAF" w:rsidRPr="00BB3A4E" w:rsidRDefault="00B77EAF" w:rsidP="00B77EAF"/>
    <w:p w14:paraId="56BDEB6F" w14:textId="77777777" w:rsidR="00B77EAF" w:rsidRPr="006B5418" w:rsidRDefault="00B77EAF" w:rsidP="00B7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2DB99" w14:textId="77777777" w:rsidR="0053537D" w:rsidRPr="008D72A7" w:rsidRDefault="0053537D" w:rsidP="0053537D">
      <w:pPr>
        <w:pStyle w:val="5"/>
      </w:pPr>
      <w:bookmarkStart w:id="69" w:name="_Toc26202338"/>
      <w:bookmarkStart w:id="70" w:name="_Toc22624277"/>
      <w:bookmarkStart w:id="71" w:name="_Toc22141075"/>
      <w:bookmarkStart w:id="72" w:name="_Toc18853084"/>
      <w:bookmarkStart w:id="73" w:name="_Toc26202524"/>
      <w:bookmarkStart w:id="74" w:name="_Toc34804239"/>
      <w:bookmarkStart w:id="75" w:name="_Toc35935810"/>
      <w:bookmarkStart w:id="76" w:name="_Toc45030030"/>
      <w:bookmarkStart w:id="77" w:name="_Toc51922390"/>
      <w:bookmarkStart w:id="78" w:name="_Toc51922809"/>
      <w:bookmarkStart w:id="79" w:name="_Toc122015866"/>
      <w:bookmarkStart w:id="80" w:name="_Toc130845029"/>
      <w:bookmarkStart w:id="81" w:name="_Toc138344526"/>
      <w:bookmarkStart w:id="82" w:name="_Toc145947032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.2.3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LocationData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proofErr w:type="spellEnd"/>
    </w:p>
    <w:p w14:paraId="1BEF529A" w14:textId="77777777" w:rsidR="0053537D" w:rsidRPr="008D72A7" w:rsidRDefault="0053537D" w:rsidP="0053537D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LocationData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53537D" w14:paraId="57BEF149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0B101" w14:textId="77777777" w:rsidR="0053537D" w:rsidRDefault="0053537D" w:rsidP="0082303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34766" w14:textId="77777777" w:rsidR="0053537D" w:rsidRDefault="0053537D" w:rsidP="008230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6CF8D" w14:textId="77777777" w:rsidR="0053537D" w:rsidRDefault="0053537D" w:rsidP="0082303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5103D" w14:textId="77777777" w:rsidR="0053537D" w:rsidRDefault="0053537D" w:rsidP="00823030">
            <w:pPr>
              <w:pStyle w:val="TAH"/>
            </w:pPr>
            <w:r w:rsidRPr="00EF4063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CE0F4" w14:textId="77777777" w:rsidR="0053537D" w:rsidRDefault="0053537D" w:rsidP="008230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EE6F3" w14:textId="77777777" w:rsidR="0053537D" w:rsidRDefault="0053537D" w:rsidP="008230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537D" w14:paraId="446EE454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64D8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9ED1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846F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34E4" w14:textId="77777777" w:rsidR="0053537D" w:rsidRDefault="0053537D" w:rsidP="0082303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133A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757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172F22F9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4E8B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1724" w14:textId="77777777" w:rsidR="0053537D" w:rsidRDefault="0053537D" w:rsidP="00823030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A89A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04C5" w14:textId="77777777" w:rsidR="0053537D" w:rsidRDefault="0053537D" w:rsidP="0082303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D7E6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6B2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0D75A4E0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68CD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38BE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BAAB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36AB" w14:textId="77777777" w:rsidR="0053537D" w:rsidRDefault="0053537D" w:rsidP="0082303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2466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492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35A48615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E510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7FCA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2E4B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B8C7" w14:textId="77777777" w:rsidR="0053537D" w:rsidRDefault="0053537D" w:rsidP="0082303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99B6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B8C7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27CD1233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AAA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 w:rsidRPr="00EF4063">
              <w:t>localLocationEstimate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BA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8589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BC0E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0C0D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395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451651C6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E48E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CDA4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CCF1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2005" w14:textId="77777777" w:rsidR="0053537D" w:rsidRDefault="0053537D" w:rsidP="0082303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0F2D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D09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58C8AA5A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F8EB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6A1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8596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227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0AA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399A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3F50C821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1DA2" w14:textId="77777777" w:rsidR="0053537D" w:rsidRDefault="0053537D" w:rsidP="00823030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88A7" w14:textId="77777777" w:rsidR="0053537D" w:rsidRDefault="0053537D" w:rsidP="00823030">
            <w:pPr>
              <w:pStyle w:val="TAL"/>
              <w:rPr>
                <w:strike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1602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0C11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AAA4" w14:textId="77777777" w:rsidR="0053537D" w:rsidRDefault="0053537D" w:rsidP="00823030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EF4063"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0D7A" w14:textId="77777777" w:rsidR="0053537D" w:rsidRDefault="0053537D" w:rsidP="00823030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53537D" w14:paraId="2B263C4D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666B" w14:textId="77777777" w:rsidR="0053537D" w:rsidRDefault="0053537D" w:rsidP="00823030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D4D7" w14:textId="77777777" w:rsidR="0053537D" w:rsidRDefault="0053537D" w:rsidP="00823030">
            <w:pPr>
              <w:pStyle w:val="TAL"/>
              <w:rPr>
                <w:strike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F7E7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0A73" w14:textId="77777777" w:rsidR="0053537D" w:rsidRDefault="0053537D" w:rsidP="00823030">
            <w:pPr>
              <w:pStyle w:val="TAL"/>
              <w:rPr>
                <w:strike/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3B9" w14:textId="77777777" w:rsidR="0053537D" w:rsidRDefault="0053537D" w:rsidP="00823030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EF4063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1804" w14:textId="77777777" w:rsidR="0053537D" w:rsidRDefault="0053537D" w:rsidP="00823030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53537D" w14:paraId="57D21E64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30B5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8EAE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9E05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2CEA" w14:textId="77777777" w:rsidR="0053537D" w:rsidRDefault="0053537D" w:rsidP="0082303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D3AA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59C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7FA6C4C5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D1AC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8A2E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C042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6AA2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ADB4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BEF6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2FB4E47E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EDD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0384" w14:textId="77777777" w:rsidR="0053537D" w:rsidRDefault="0053537D" w:rsidP="00823030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9FC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7C21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C0D4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14:paraId="3B303964" w14:textId="77777777" w:rsidR="0053537D" w:rsidDel="00C155F3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89E5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5C423C97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887E" w14:textId="77777777" w:rsidR="0053537D" w:rsidRDefault="0053537D" w:rsidP="00823030">
            <w:pPr>
              <w:pStyle w:val="TAL"/>
              <w:rPr>
                <w:lang w:eastAsia="zh-CN"/>
              </w:rPr>
            </w:pPr>
            <w:r w:rsidRPr="003B2883"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7FE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3B2883"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EC87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E68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CCD3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6131613D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F4063">
              <w:t xml:space="preserve">This IE shall be sent from </w:t>
            </w:r>
            <w:r w:rsidRPr="00EF4063">
              <w:rPr>
                <w:rFonts w:hint="eastAsia"/>
              </w:rPr>
              <w:t>(</w:t>
            </w:r>
            <w:r w:rsidRPr="00EF4063">
              <w:t>V)GMLC to (H)GMLC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4FE8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11F13F3A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75E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CB2C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31B9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EC6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A03A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location.</w:t>
            </w:r>
          </w:p>
          <w:p w14:paraId="3067CA28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F4063">
              <w:t xml:space="preserve">This IE shall be sent from </w:t>
            </w:r>
            <w:r w:rsidRPr="00EF4063">
              <w:rPr>
                <w:rFonts w:hint="eastAsia"/>
              </w:rPr>
              <w:t>(</w:t>
            </w:r>
            <w:r w:rsidRPr="00EF4063">
              <w:t>V)GMLC to (H)GMLC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864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025F8AF8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3EB4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locationPrivacyVerResult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66CA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6B3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969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674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>.</w:t>
            </w:r>
          </w:p>
          <w:p w14:paraId="28C52AA8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IE shall be included from (V)GMLC to (H)GMLC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if received from </w:t>
            </w:r>
            <w:r>
              <w:rPr>
                <w:lang w:eastAsia="zh-CN"/>
              </w:rPr>
              <w:t>the serving</w:t>
            </w:r>
            <w:r>
              <w:rPr>
                <w:rFonts w:cs="Arial"/>
                <w:szCs w:val="18"/>
                <w:lang w:eastAsia="zh-CN"/>
              </w:rPr>
              <w:t xml:space="preserve"> AMF by (V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GMLC when roaming and </w:t>
            </w:r>
            <w:r>
              <w:rPr>
                <w:lang w:eastAsia="zh-CN"/>
              </w:rPr>
              <w:t xml:space="preserve">a location request with notification and privacy verification only indication is sent to the serving AMF via (V)GMLC by (H)GMLC during location request </w:t>
            </w:r>
            <w:proofErr w:type="gramStart"/>
            <w:r>
              <w:rPr>
                <w:lang w:eastAsia="zh-CN"/>
              </w:rPr>
              <w:t>procedure.</w:t>
            </w:r>
            <w:r>
              <w:rPr>
                <w:rFonts w:cs="Arial"/>
                <w:szCs w:val="18"/>
                <w:lang w:eastAsia="zh-CN"/>
              </w:rPr>
              <w:t>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2B1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5C8BE5D1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F754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23F1" w14:textId="77777777" w:rsidR="0053537D" w:rsidRDefault="0053537D" w:rsidP="00823030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978A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4B73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4BD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is only used for requesting LCS service for a group, and shall be present to indicate one of the following </w:t>
            </w:r>
            <w:proofErr w:type="gramStart"/>
            <w:r>
              <w:rPr>
                <w:rFonts w:cs="Arial"/>
                <w:szCs w:val="18"/>
                <w:lang w:eastAsia="zh-CN"/>
              </w:rPr>
              <w:t>value</w:t>
            </w:r>
            <w:proofErr w:type="gram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3A8135B6" w14:textId="77777777" w:rsidR="0053537D" w:rsidRDefault="0053537D" w:rsidP="00823030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bookmarkStart w:id="83" w:name="_PERM_MCCTEMPBM_CRPT13160065___2"/>
            <w:r>
              <w:rPr>
                <w:rFonts w:cs="Arial"/>
                <w:szCs w:val="18"/>
                <w:lang w:eastAsia="zh-CN"/>
              </w:rPr>
              <w:t>- SUCCESS_COMPLETELY</w:t>
            </w:r>
          </w:p>
          <w:p w14:paraId="09F652CC" w14:textId="77777777" w:rsidR="0053537D" w:rsidRDefault="0053537D" w:rsidP="00823030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SUCCESS_PARTIALLY</w:t>
            </w:r>
          </w:p>
          <w:bookmarkEnd w:id="83"/>
          <w:p w14:paraId="49D3211E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AA60E7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"SUCCESS_COMPLETELY" indicates that requesting/subscribing to LCS service is successful for all the UE(s) within the group identified by the external/internal group ID.</w:t>
            </w:r>
          </w:p>
          <w:p w14:paraId="7A54520F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"SUCCESS_PARTIALLY" indicates that requesting/subscribing to LCS service is only successful for a part of the UE(s) within the group identified by the external/internal group ID.</w:t>
            </w:r>
          </w:p>
          <w:p w14:paraId="0FDD08FB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DAE3EA8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default value of this attribute is "SUCCESS_COMPLETELY" if this IE is not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72B9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53537D" w14:paraId="602A082E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6F1E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DD30" w14:textId="77777777" w:rsidR="0053537D" w:rsidRDefault="0053537D" w:rsidP="00823030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6E0E" w14:textId="77777777" w:rsidR="0053537D" w:rsidRDefault="0053537D" w:rsidP="0082303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CCFA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E03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72801EBC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  <w:p w14:paraId="38281499" w14:textId="77777777" w:rsidR="0053537D" w:rsidRDefault="0053537D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069F" w14:textId="77777777" w:rsidR="0053537D" w:rsidRDefault="0053537D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53537D" w14:paraId="66C102AE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C7D1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irectReportInd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8779" w14:textId="77777777" w:rsidR="0053537D" w:rsidRPr="002F5B42" w:rsidRDefault="0053537D" w:rsidP="0082303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209" w14:textId="77777777" w:rsidR="0053537D" w:rsidRDefault="0053537D" w:rsidP="0082303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BE63" w14:textId="77777777" w:rsidR="0053537D" w:rsidRDefault="0053537D" w:rsidP="00823030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AA5" w14:textId="77777777" w:rsidR="0053537D" w:rsidRDefault="0053537D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035FBC01" w14:textId="77777777" w:rsidR="0053537D" w:rsidRDefault="0053537D" w:rsidP="00823030">
            <w:pPr>
              <w:pStyle w:val="TAL"/>
              <w:rPr>
                <w:rFonts w:cs="Arial"/>
                <w:noProof/>
                <w:szCs w:val="18"/>
              </w:rPr>
            </w:pPr>
            <w:r>
              <w:t>-</w:t>
            </w:r>
            <w:r w:rsidRPr="003B2883">
              <w:tab/>
            </w:r>
            <w:r w:rsidRPr="00C6758E">
              <w:rPr>
                <w:rFonts w:cs="Arial"/>
                <w:noProof/>
                <w:szCs w:val="18"/>
              </w:rPr>
              <w:t xml:space="preserve">true: </w:t>
            </w:r>
            <w:r w:rsidRPr="006F3266">
              <w:rPr>
                <w:rFonts w:cs="Arial"/>
                <w:noProof/>
                <w:szCs w:val="18"/>
              </w:rPr>
              <w:t xml:space="preserve">location determination will be sent </w:t>
            </w:r>
            <w:r>
              <w:rPr>
                <w:rFonts w:cs="Arial"/>
                <w:noProof/>
                <w:szCs w:val="18"/>
              </w:rPr>
              <w:t xml:space="preserve">by LMF </w:t>
            </w:r>
            <w:r w:rsidRPr="006F3266">
              <w:rPr>
                <w:rFonts w:cs="Arial"/>
                <w:noProof/>
                <w:szCs w:val="18"/>
              </w:rPr>
              <w:t>to GMLC</w:t>
            </w:r>
            <w:r>
              <w:rPr>
                <w:rFonts w:cs="Arial"/>
                <w:noProof/>
                <w:szCs w:val="18"/>
              </w:rPr>
              <w:t xml:space="preserve"> </w:t>
            </w:r>
            <w:r w:rsidRPr="006F3266">
              <w:rPr>
                <w:rFonts w:cs="Arial"/>
                <w:noProof/>
                <w:szCs w:val="18"/>
              </w:rPr>
              <w:t>directly</w:t>
            </w:r>
          </w:p>
          <w:p w14:paraId="0ABC2099" w14:textId="77777777" w:rsidR="0053537D" w:rsidRPr="00C6758E" w:rsidRDefault="0053537D" w:rsidP="0082303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 w:rsidRPr="00C6758E">
              <w:rPr>
                <w:rFonts w:cs="Arial"/>
                <w:szCs w:val="18"/>
              </w:rPr>
              <w:tab/>
            </w:r>
            <w:r w:rsidRPr="00C6758E">
              <w:rPr>
                <w:rFonts w:cs="Arial"/>
                <w:noProof/>
                <w:szCs w:val="18"/>
              </w:rPr>
              <w:t>false</w:t>
            </w:r>
            <w:r>
              <w:rPr>
                <w:rFonts w:cs="Arial"/>
                <w:noProof/>
                <w:szCs w:val="18"/>
              </w:rPr>
              <w:t xml:space="preserve"> (default)</w:t>
            </w:r>
            <w:r w:rsidRPr="00C6758E">
              <w:rPr>
                <w:rFonts w:cs="Arial"/>
                <w:noProof/>
                <w:szCs w:val="18"/>
              </w:rPr>
              <w:t xml:space="preserve">: </w:t>
            </w:r>
            <w:r w:rsidRPr="006F3266">
              <w:rPr>
                <w:rFonts w:cs="Arial"/>
                <w:noProof/>
                <w:szCs w:val="18"/>
              </w:rPr>
              <w:t>location determination will</w:t>
            </w:r>
            <w:r>
              <w:rPr>
                <w:rFonts w:cs="Arial"/>
                <w:noProof/>
                <w:szCs w:val="18"/>
              </w:rPr>
              <w:t xml:space="preserve"> not</w:t>
            </w:r>
            <w:r w:rsidRPr="006F3266">
              <w:rPr>
                <w:rFonts w:cs="Arial"/>
                <w:noProof/>
                <w:szCs w:val="18"/>
              </w:rPr>
              <w:t xml:space="preserve"> be sent </w:t>
            </w:r>
            <w:r>
              <w:rPr>
                <w:rFonts w:cs="Arial"/>
                <w:noProof/>
                <w:szCs w:val="18"/>
              </w:rPr>
              <w:t xml:space="preserve">by LMF </w:t>
            </w:r>
            <w:r w:rsidRPr="006F3266">
              <w:rPr>
                <w:rFonts w:cs="Arial"/>
                <w:noProof/>
                <w:szCs w:val="18"/>
              </w:rPr>
              <w:t>to GMLC</w:t>
            </w:r>
            <w:r>
              <w:rPr>
                <w:rFonts w:cs="Arial"/>
                <w:noProof/>
                <w:szCs w:val="18"/>
              </w:rPr>
              <w:t xml:space="preserve"> </w:t>
            </w:r>
            <w:r w:rsidRPr="006F3266">
              <w:rPr>
                <w:rFonts w:cs="Arial"/>
                <w:noProof/>
                <w:szCs w:val="18"/>
              </w:rPr>
              <w:t>directly</w:t>
            </w:r>
          </w:p>
          <w:p w14:paraId="6E3B43D4" w14:textId="77777777" w:rsidR="0053537D" w:rsidRDefault="0053537D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0955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</w:tc>
      </w:tr>
      <w:tr w:rsidR="0053537D" w14:paraId="4ECA6921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B058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lastRenderedPageBreak/>
              <w:t>acceptedPeriodicEventInfo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DF5B" w14:textId="77777777" w:rsidR="0053537D" w:rsidRDefault="0053537D" w:rsidP="00823030">
            <w:pPr>
              <w:pStyle w:val="TAL"/>
              <w:rPr>
                <w:lang w:eastAsia="zh-CN"/>
              </w:rPr>
            </w:pPr>
            <w:proofErr w:type="spellStart"/>
            <w:r w:rsidRPr="005C2D53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986" w14:textId="77777777" w:rsidR="0053537D" w:rsidRDefault="0053537D" w:rsidP="0082303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013" w14:textId="77777777" w:rsidR="0053537D" w:rsidRDefault="0053537D" w:rsidP="00823030">
            <w:pPr>
              <w:pStyle w:val="TAL"/>
              <w:rPr>
                <w:noProof/>
              </w:rPr>
            </w:pPr>
            <w:r w:rsidRPr="00DB7787"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1CF0" w14:textId="77777777" w:rsidR="0053537D" w:rsidRDefault="0053537D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received from AMF/LMF.</w:t>
            </w:r>
          </w:p>
          <w:p w14:paraId="6698FA54" w14:textId="77777777" w:rsidR="0053537D" w:rsidRDefault="0053537D" w:rsidP="00823030">
            <w:pPr>
              <w:pStyle w:val="TAL"/>
              <w:rPr>
                <w:noProof/>
              </w:rPr>
            </w:pPr>
          </w:p>
          <w:p w14:paraId="15C84BE0" w14:textId="77777777" w:rsidR="0053537D" w:rsidRDefault="0053537D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When present, this IE shall provide the accepted periodic event </w:t>
            </w:r>
            <w:r w:rsidRPr="007D78E7">
              <w:rPr>
                <w:noProof/>
              </w:rPr>
              <w:t>reporting</w:t>
            </w:r>
            <w:r>
              <w:rPr>
                <w:noProof/>
              </w:rPr>
              <w:t xml:space="preserve"> information.</w:t>
            </w:r>
          </w:p>
          <w:p w14:paraId="40137E4E" w14:textId="77777777" w:rsidR="0053537D" w:rsidRDefault="0053537D" w:rsidP="00823030">
            <w:pPr>
              <w:pStyle w:val="TAL"/>
              <w:rPr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D70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</w:tc>
      </w:tr>
      <w:tr w:rsidR="0053537D" w14:paraId="51B918C0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FDA" w14:textId="77777777" w:rsidR="0053537D" w:rsidRDefault="0053537D" w:rsidP="0082303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685F" w14:textId="77777777" w:rsidR="0053537D" w:rsidRPr="005C2D53" w:rsidRDefault="0053537D" w:rsidP="0082303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6C0" w14:textId="77777777" w:rsidR="0053537D" w:rsidRDefault="0053537D" w:rsidP="0082303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7D1A" w14:textId="77777777" w:rsidR="0053537D" w:rsidRPr="00DB7787" w:rsidRDefault="0053537D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7FB" w14:textId="77777777" w:rsidR="0053537D" w:rsidRDefault="0053537D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This IE should be included when received from LMF/AMF.</w:t>
            </w:r>
          </w:p>
          <w:p w14:paraId="638033A2" w14:textId="77777777" w:rsidR="0053537D" w:rsidRDefault="0053537D" w:rsidP="00823030">
            <w:pPr>
              <w:pStyle w:val="TAL"/>
              <w:rPr>
                <w:noProof/>
              </w:rPr>
            </w:pPr>
          </w:p>
          <w:p w14:paraId="4849CAAF" w14:textId="77777777" w:rsidR="0053537D" w:rsidRDefault="0053537D" w:rsidP="00823030">
            <w:pPr>
              <w:pStyle w:val="TAL"/>
            </w:pPr>
            <w:r>
              <w:rPr>
                <w:noProof/>
              </w:rPr>
              <w:t>When present, this IE shall indicate the high accuracy GNSS metrics for the location estimate</w:t>
            </w:r>
            <w:r>
              <w:t>.</w:t>
            </w:r>
          </w:p>
          <w:p w14:paraId="51F16694" w14:textId="77777777" w:rsidR="0053537D" w:rsidRDefault="0053537D" w:rsidP="00823030">
            <w:pPr>
              <w:pStyle w:val="TAL"/>
              <w:rPr>
                <w:noProof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0ECA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</w:tc>
      </w:tr>
      <w:tr w:rsidR="0053537D" w14:paraId="07C9734E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4E86" w14:textId="77777777" w:rsidR="0053537D" w:rsidRDefault="0053537D" w:rsidP="00823030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osNlosMeasureInd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3D2D" w14:textId="77777777" w:rsidR="0053537D" w:rsidRDefault="0053537D" w:rsidP="0082303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C0AA" w14:textId="77777777" w:rsidR="0053537D" w:rsidRDefault="0053537D" w:rsidP="0082303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0104" w14:textId="77777777" w:rsidR="0053537D" w:rsidRDefault="0053537D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C654" w14:textId="77777777" w:rsidR="0053537D" w:rsidRDefault="0053537D" w:rsidP="00823030">
            <w:pPr>
              <w:pStyle w:val="TAL"/>
              <w:rPr>
                <w:noProof/>
              </w:rPr>
            </w:pPr>
            <w:r w:rsidRPr="009413E0">
              <w:rPr>
                <w:lang w:eastAsia="zh-CN"/>
              </w:rPr>
              <w:t>When present,</w:t>
            </w:r>
            <w:r>
              <w:rPr>
                <w:lang w:eastAsia="zh-CN"/>
              </w:rPr>
              <w:t xml:space="preserve"> this IE shall indicate whether</w:t>
            </w:r>
            <w:r w:rsidRPr="009413E0">
              <w:rPr>
                <w:lang w:eastAsia="zh-CN"/>
              </w:rPr>
              <w:t xml:space="preserve"> LOS measurement or NLOS measurement</w:t>
            </w:r>
            <w:r>
              <w:rPr>
                <w:lang w:eastAsia="zh-CN"/>
              </w:rPr>
              <w:t xml:space="preserve"> is used</w:t>
            </w:r>
            <w:r w:rsidRPr="009413E0"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501F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</w:tc>
      </w:tr>
      <w:tr w:rsidR="0053537D" w14:paraId="27037938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3A19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t>relatedA</w:t>
            </w:r>
            <w:r w:rsidRPr="002651EC">
              <w:t>pplicationlayerId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BBD9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 w:rsidRPr="002651EC">
              <w:t>ApplicationlayerId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82A" w14:textId="77777777" w:rsidR="0053537D" w:rsidRDefault="0053537D" w:rsidP="0082303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9647" w14:textId="77777777" w:rsidR="0053537D" w:rsidRDefault="0053537D" w:rsidP="00823030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CE4E" w14:textId="77777777" w:rsidR="0053537D" w:rsidRPr="009413E0" w:rsidRDefault="0053537D" w:rsidP="0082303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application layer ID </w:t>
            </w:r>
            <w:r w:rsidRPr="005F771F">
              <w:t xml:space="preserve">of </w:t>
            </w:r>
            <w:r>
              <w:t xml:space="preserve">the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5F771F">
              <w:t>, such as</w:t>
            </w:r>
            <w:r>
              <w:t xml:space="preserve"> located UE, reference UE</w:t>
            </w:r>
            <w:r w:rsidRPr="005F771F">
              <w:t>, etc.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35C5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</w:tc>
      </w:tr>
      <w:tr w:rsidR="0053537D" w14:paraId="1D08ED92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B17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angeDirection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1B7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C396" w14:textId="77777777" w:rsidR="0053537D" w:rsidRDefault="0053537D" w:rsidP="0082303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1D9E" w14:textId="77777777" w:rsidR="0053537D" w:rsidRDefault="0053537D" w:rsidP="00823030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2538" w14:textId="77777777" w:rsidR="0053537D" w:rsidRDefault="0053537D" w:rsidP="00823030">
            <w:pPr>
              <w:pStyle w:val="TAL"/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ange and direction from a point</w:t>
            </w:r>
          </w:p>
          <w:p w14:paraId="3025A19F" w14:textId="77777777" w:rsidR="0053537D" w:rsidRPr="009413E0" w:rsidRDefault="0053537D" w:rsidP="00823030">
            <w:pPr>
              <w:pStyle w:val="TAL"/>
              <w:rPr>
                <w:lang w:eastAsia="zh-CN"/>
              </w:rPr>
            </w:pPr>
            <w:r>
              <w:t xml:space="preserve"> A to a point B, comprising a range from point A to point B, an azimuth direction from point A to point B and an elevation direction from point A to point B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728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</w:tc>
      </w:tr>
      <w:tr w:rsidR="0053537D" w14:paraId="013796F8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AD0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twod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748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Twod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5999" w14:textId="77777777" w:rsidR="0053537D" w:rsidRDefault="0053537D" w:rsidP="0082303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379E" w14:textId="77777777" w:rsidR="0053537D" w:rsidRDefault="0053537D" w:rsidP="00823030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9E1C" w14:textId="77777777" w:rsidR="0053537D" w:rsidRPr="009413E0" w:rsidRDefault="0053537D" w:rsidP="0082303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elative 2D location with uncertainty ellipse, characterised by a point described in 2D local co-ordinates with origin corresponding to another known point, distances r1 and r2 and an angle of orientation A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7FCC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</w:tc>
      </w:tr>
      <w:tr w:rsidR="0053537D" w14:paraId="52C9E291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641C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threed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72F8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Threed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F81" w14:textId="77777777" w:rsidR="0053537D" w:rsidRDefault="0053537D" w:rsidP="0082303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98C7" w14:textId="77777777" w:rsidR="0053537D" w:rsidRDefault="0053537D" w:rsidP="00823030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003B" w14:textId="77777777" w:rsidR="0053537D" w:rsidRPr="009413E0" w:rsidRDefault="0053537D" w:rsidP="0082303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AD87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</w:tc>
      </w:tr>
      <w:tr w:rsidR="0053537D" w14:paraId="51AA6F8E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BC4E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</w:t>
            </w:r>
            <w:r>
              <w:rPr>
                <w:rFonts w:hint="eastAsia"/>
                <w:lang w:eastAsia="zh-CN"/>
              </w:rPr>
              <w:t>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7D4" w14:textId="77777777" w:rsidR="0053537D" w:rsidRDefault="0053537D" w:rsidP="0082303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2265" w14:textId="77777777" w:rsidR="0053537D" w:rsidRDefault="0053537D" w:rsidP="0082303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697C" w14:textId="77777777" w:rsidR="0053537D" w:rsidRDefault="0053537D" w:rsidP="00823030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B05C" w14:textId="77777777" w:rsidR="0053537D" w:rsidRPr="009413E0" w:rsidRDefault="0053537D" w:rsidP="0082303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 w:hint="eastAsia"/>
                <w:szCs w:val="18"/>
              </w:rPr>
              <w:t>UE velocity</w:t>
            </w:r>
            <w:r>
              <w:rPr>
                <w:rFonts w:cs="Arial"/>
                <w:szCs w:val="18"/>
              </w:rPr>
              <w:t xml:space="preserve"> relative to the UE identified with </w:t>
            </w:r>
            <w:proofErr w:type="spellStart"/>
            <w:r>
              <w:t>relatedA</w:t>
            </w:r>
            <w:r w:rsidRPr="002651EC">
              <w:t>pplicationlayerId</w:t>
            </w:r>
            <w:proofErr w:type="spellEnd"/>
            <w: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8BFE" w14:textId="77777777" w:rsidR="0053537D" w:rsidRDefault="0053537D" w:rsidP="00823030">
            <w:pPr>
              <w:pStyle w:val="TAL"/>
              <w:rPr>
                <w:lang w:eastAsia="zh-CN"/>
              </w:rPr>
            </w:pPr>
          </w:p>
        </w:tc>
      </w:tr>
    </w:tbl>
    <w:p w14:paraId="4EFDD3D2" w14:textId="77777777" w:rsidR="00B77EAF" w:rsidRPr="0053537D" w:rsidRDefault="00B77EAF" w:rsidP="00B77EAF"/>
    <w:p w14:paraId="7AB3F89A" w14:textId="77777777" w:rsidR="00B77EAF" w:rsidRPr="002614DB" w:rsidRDefault="00B77EAF" w:rsidP="00B77EAF"/>
    <w:p w14:paraId="65551990" w14:textId="77777777" w:rsidR="00B77EAF" w:rsidRPr="00BB3A4E" w:rsidRDefault="00B77EAF" w:rsidP="00B77EAF"/>
    <w:p w14:paraId="0CC29FA1" w14:textId="77777777" w:rsidR="00B77EAF" w:rsidRPr="006B5418" w:rsidRDefault="00B77EAF" w:rsidP="00B7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4BC766" w14:textId="77777777" w:rsidR="00CB2523" w:rsidRPr="008D72A7" w:rsidRDefault="00CB2523" w:rsidP="00CB2523">
      <w:pPr>
        <w:pStyle w:val="5"/>
        <w:rPr>
          <w:lang w:eastAsia="zh-CN"/>
        </w:rPr>
      </w:pPr>
      <w:bookmarkStart w:id="84" w:name="_Toc51922391"/>
      <w:bookmarkStart w:id="85" w:name="_Toc51922810"/>
      <w:bookmarkStart w:id="86" w:name="_Toc122015867"/>
      <w:bookmarkStart w:id="87" w:name="_Toc130845030"/>
      <w:bookmarkStart w:id="88" w:name="_Toc138344527"/>
      <w:bookmarkStart w:id="89" w:name="_Toc145947033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4</w:t>
      </w:r>
      <w:r w:rsidRPr="008D72A7">
        <w:tab/>
        <w:t xml:space="preserve">Type: </w:t>
      </w:r>
      <w:proofErr w:type="spellStart"/>
      <w:r w:rsidRPr="008D72A7">
        <w:t>CancelLocData</w:t>
      </w:r>
      <w:bookmarkEnd w:id="84"/>
      <w:bookmarkEnd w:id="85"/>
      <w:bookmarkEnd w:id="86"/>
      <w:bookmarkEnd w:id="87"/>
      <w:bookmarkEnd w:id="88"/>
      <w:bookmarkEnd w:id="89"/>
      <w:proofErr w:type="spellEnd"/>
    </w:p>
    <w:p w14:paraId="6C2D880B" w14:textId="77777777" w:rsidR="00CB2523" w:rsidRPr="008D72A7" w:rsidRDefault="00CB2523" w:rsidP="00CB2523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CancelLocData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CB2523" w14:paraId="7AD8DD55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8EEBB" w14:textId="77777777" w:rsidR="00CB2523" w:rsidRDefault="00CB2523" w:rsidP="00823030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B4298" w14:textId="77777777" w:rsidR="00CB2523" w:rsidRDefault="00CB2523" w:rsidP="008230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67FB6" w14:textId="77777777" w:rsidR="00CB2523" w:rsidRDefault="00CB2523" w:rsidP="0082303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E2F53" w14:textId="77777777" w:rsidR="00CB2523" w:rsidRDefault="00CB2523" w:rsidP="00823030">
            <w:pPr>
              <w:pStyle w:val="TAH"/>
            </w:pPr>
            <w:r w:rsidRPr="00EF4063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A648F" w14:textId="77777777" w:rsidR="00CB2523" w:rsidRDefault="00CB2523" w:rsidP="008230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0A0E3" w14:textId="77777777" w:rsidR="00CB2523" w:rsidRDefault="00CB2523" w:rsidP="008230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B2523" w14:paraId="1B80F82B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00E9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CE60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09B9" w14:textId="77777777" w:rsidR="00CB2523" w:rsidRDefault="00CB2523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D7AB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B6AE" w14:textId="77777777" w:rsidR="00CB2523" w:rsidRDefault="00CB2523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rFonts w:cs="Arial"/>
                <w:szCs w:val="18"/>
                <w:lang w:eastAsia="zh-CN"/>
              </w:rPr>
              <w:t>This IE may be present when requesting cancellation of LCS service for a single UE.</w:t>
            </w:r>
          </w:p>
          <w:p w14:paraId="450CF8EB" w14:textId="77777777" w:rsidR="00CB2523" w:rsidRDefault="00CB2523" w:rsidP="008230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B622B2" w14:textId="77777777" w:rsidR="00CB2523" w:rsidRDefault="00CB2523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rFonts w:cs="Arial"/>
                <w:szCs w:val="18"/>
                <w:lang w:eastAsia="zh-CN"/>
              </w:rPr>
              <w:t>When present, this IE shall contain the</w:t>
            </w:r>
            <w:r>
              <w:rPr>
                <w:rFonts w:cs="Arial"/>
                <w:szCs w:val="18"/>
                <w:lang w:eastAsia="zh-CN"/>
              </w:rPr>
              <w:t xml:space="preserve"> Subscription Permanent Identifier</w:t>
            </w:r>
            <w:r w:rsidRPr="00776D0A">
              <w:rPr>
                <w:rFonts w:cs="Arial"/>
                <w:szCs w:val="18"/>
                <w:lang w:eastAsia="zh-CN"/>
              </w:rPr>
              <w:t xml:space="preserve"> of the target UE.</w:t>
            </w:r>
          </w:p>
          <w:p w14:paraId="6F5DB98A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C9C8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CB2523" w14:paraId="1B593E7D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3C7F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BACA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AB61" w14:textId="77777777" w:rsidR="00CB2523" w:rsidRDefault="00CB2523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7377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427" w14:textId="77777777" w:rsidR="00CB2523" w:rsidRDefault="00CB2523" w:rsidP="00823030">
            <w:pPr>
              <w:pStyle w:val="TAL"/>
              <w:rPr>
                <w:lang w:eastAsia="zh-CN"/>
              </w:rPr>
            </w:pPr>
            <w:r w:rsidRPr="00776D0A">
              <w:rPr>
                <w:lang w:eastAsia="zh-CN"/>
              </w:rPr>
              <w:t>This IE may be present when requesting cancellation of LCS service for a single UE.</w:t>
            </w:r>
          </w:p>
          <w:p w14:paraId="1B37C9E6" w14:textId="77777777" w:rsidR="00CB2523" w:rsidRDefault="00CB2523" w:rsidP="00823030">
            <w:pPr>
              <w:pStyle w:val="TAL"/>
              <w:rPr>
                <w:lang w:eastAsia="zh-CN"/>
              </w:rPr>
            </w:pPr>
          </w:p>
          <w:p w14:paraId="46494E9A" w14:textId="77777777" w:rsidR="00CB2523" w:rsidRDefault="00CB2523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lang w:eastAsia="zh-CN"/>
              </w:rPr>
              <w:t>When present, this IE shall contain the</w:t>
            </w:r>
            <w:r>
              <w:rPr>
                <w:lang w:eastAsia="zh-CN"/>
              </w:rPr>
              <w:t xml:space="preserve"> Generic Public Subscription identifier</w:t>
            </w:r>
            <w:r w:rsidRPr="00776D0A">
              <w:rPr>
                <w:rFonts w:cs="Arial"/>
                <w:szCs w:val="18"/>
                <w:lang w:eastAsia="zh-CN"/>
              </w:rPr>
              <w:t xml:space="preserve"> of the target UE.</w:t>
            </w:r>
          </w:p>
          <w:p w14:paraId="05593FD1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E8C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CB2523" w14:paraId="1E079525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FBC7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xtGroupId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EE3D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 w:rsidRPr="00C30B54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80B" w14:textId="77777777" w:rsidR="00CB2523" w:rsidRDefault="00CB2523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2EB1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F6F8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cancellation of LCS service for </w:t>
            </w:r>
            <w:r>
              <w:rPr>
                <w:lang w:eastAsia="zh-CN"/>
              </w:rPr>
              <w:t>a group of target UEs.</w:t>
            </w:r>
          </w:p>
          <w:p w14:paraId="79056A8C" w14:textId="77777777" w:rsidR="00CB2523" w:rsidRDefault="00CB2523" w:rsidP="00823030">
            <w:pPr>
              <w:pStyle w:val="TAL"/>
              <w:rPr>
                <w:lang w:eastAsia="zh-CN"/>
              </w:rPr>
            </w:pPr>
          </w:p>
          <w:p w14:paraId="5FD5709F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</w:t>
            </w:r>
            <w:r w:rsidRPr="006A7EE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6A7EE2">
              <w:rPr>
                <w:lang w:eastAsia="zh-CN"/>
              </w:rPr>
              <w:t>his IE shall contain the External Group ID</w:t>
            </w:r>
          </w:p>
          <w:p w14:paraId="1A4E7608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C475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CB2523" w14:paraId="73C5E059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81B6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 w:rsidRPr="00EF4063">
              <w:rPr>
                <w:rFonts w:eastAsia="等线"/>
              </w:rPr>
              <w:t>intGroupId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F1B9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 w:rsidRPr="002E7305">
              <w:rPr>
                <w:rFonts w:eastAsia="等线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813" w14:textId="77777777" w:rsidR="00CB2523" w:rsidRDefault="00CB2523" w:rsidP="008230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FEA3" w14:textId="77777777" w:rsidR="00CB2523" w:rsidRDefault="00CB2523" w:rsidP="00823030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0..</w:t>
            </w: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ACF9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cancellation of LCS service for </w:t>
            </w:r>
            <w:r>
              <w:rPr>
                <w:lang w:eastAsia="zh-CN"/>
              </w:rPr>
              <w:t>a group of target UEs.</w:t>
            </w:r>
          </w:p>
          <w:p w14:paraId="5296ACBD" w14:textId="77777777" w:rsidR="00CB2523" w:rsidRDefault="00CB2523" w:rsidP="00823030">
            <w:pPr>
              <w:pStyle w:val="TAL"/>
              <w:rPr>
                <w:lang w:eastAsia="zh-CN"/>
              </w:rPr>
            </w:pPr>
          </w:p>
          <w:p w14:paraId="796DB828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 this IE shall contain the In</w:t>
            </w:r>
            <w:r w:rsidRPr="006A7EE2">
              <w:rPr>
                <w:lang w:eastAsia="zh-CN"/>
              </w:rPr>
              <w:t>ternal Group ID</w:t>
            </w:r>
          </w:p>
          <w:p w14:paraId="013ECD26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CC98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CB2523" w14:paraId="0DA37546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A8AD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AF83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3D69" w14:textId="77777777" w:rsidR="00CB2523" w:rsidRDefault="00CB2523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B2B2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306E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6A9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CB2523" w14:paraId="13E6CF57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A5EB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F7A6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5586" w14:textId="77777777" w:rsidR="00CB2523" w:rsidRDefault="00CB2523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D4B1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4A10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37C1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CB2523" w14:paraId="7971688B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097C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B76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C74B" w14:textId="77777777" w:rsidR="00CB2523" w:rsidRDefault="00CB2523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88C0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F502" w14:textId="77777777" w:rsidR="00CB2523" w:rsidRDefault="00CB2523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1D9A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CB2523" w14:paraId="33C49B81" w14:textId="77777777" w:rsidTr="0082303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A744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9E77" w14:textId="77777777" w:rsidR="00CB2523" w:rsidRDefault="00CB2523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0F00" w14:textId="77777777" w:rsidR="00CB2523" w:rsidRDefault="00CB2523" w:rsidP="008230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4FB0" w14:textId="77777777" w:rsidR="00CB2523" w:rsidRDefault="00CB2523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E0DD" w14:textId="77777777" w:rsidR="00CB2523" w:rsidRDefault="00CB2523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the serving AMF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487" w14:textId="77777777" w:rsidR="00CB2523" w:rsidRDefault="00CB2523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CB2523" w14:paraId="2E4DEA7E" w14:textId="77777777" w:rsidTr="00823030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340" w14:textId="77777777" w:rsidR="00CB2523" w:rsidRDefault="00CB2523" w:rsidP="00823030">
            <w:pPr>
              <w:pStyle w:val="TAN"/>
              <w:rPr>
                <w:rFonts w:cs="Arial"/>
                <w:szCs w:val="18"/>
              </w:rPr>
            </w:pPr>
            <w:r w:rsidRPr="00C82CD8"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C82CD8">
              <w:rPr>
                <w:lang w:val="en-US"/>
              </w:rPr>
              <w:t>:</w:t>
            </w:r>
            <w:r w:rsidRPr="00C82CD8">
              <w:rPr>
                <w:lang w:val="en-US"/>
              </w:rPr>
              <w:tab/>
              <w:t xml:space="preserve">If </w:t>
            </w:r>
            <w:r>
              <w:rPr>
                <w:lang w:val="en-US"/>
              </w:rPr>
              <w:t>cancelling</w:t>
            </w:r>
            <w:r w:rsidRPr="00C82CD8">
              <w:rPr>
                <w:lang w:val="en-US"/>
              </w:rPr>
              <w:t xml:space="preserve"> the location for a target UE, the UE identification (attributes </w:t>
            </w:r>
            <w:proofErr w:type="spellStart"/>
            <w:r w:rsidRPr="00C82CD8">
              <w:rPr>
                <w:lang w:val="en-US"/>
              </w:rPr>
              <w:t>gpsi</w:t>
            </w:r>
            <w:proofErr w:type="spellEnd"/>
            <w:r w:rsidRPr="00C82CD8">
              <w:rPr>
                <w:lang w:val="en-US"/>
              </w:rPr>
              <w:t xml:space="preserve"> and/or </w:t>
            </w:r>
            <w:proofErr w:type="spellStart"/>
            <w:r w:rsidRPr="00C82CD8">
              <w:rPr>
                <w:lang w:val="en-US"/>
              </w:rPr>
              <w:t>supi</w:t>
            </w:r>
            <w:proofErr w:type="spellEnd"/>
            <w:r w:rsidRPr="00C82CD8">
              <w:rPr>
                <w:lang w:val="en-US"/>
              </w:rPr>
              <w:t xml:space="preserve">) shall be included, if </w:t>
            </w:r>
            <w:r>
              <w:rPr>
                <w:lang w:val="en-US"/>
              </w:rPr>
              <w:t>cancelling</w:t>
            </w:r>
            <w:r w:rsidRPr="00C82CD8">
              <w:rPr>
                <w:lang w:val="en-US"/>
              </w:rPr>
              <w:t xml:space="preserve"> the UE locations for a target group, the group identification (attributes </w:t>
            </w:r>
            <w:proofErr w:type="spellStart"/>
            <w:r w:rsidRPr="00C82CD8">
              <w:rPr>
                <w:lang w:val="en-US"/>
              </w:rPr>
              <w:t>extGroupId</w:t>
            </w:r>
            <w:proofErr w:type="spellEnd"/>
            <w:r w:rsidRPr="00C82CD8">
              <w:rPr>
                <w:lang w:val="en-US"/>
              </w:rPr>
              <w:t xml:space="preserve"> and/or </w:t>
            </w:r>
            <w:proofErr w:type="spellStart"/>
            <w:r w:rsidRPr="00C82CD8">
              <w:rPr>
                <w:lang w:val="en-US"/>
              </w:rPr>
              <w:t>intGroupId</w:t>
            </w:r>
            <w:proofErr w:type="spellEnd"/>
            <w:r w:rsidRPr="00C82CD8">
              <w:rPr>
                <w:lang w:val="en-US"/>
              </w:rPr>
              <w:t>), UE identification and group identification shall be included exclusively.</w:t>
            </w:r>
          </w:p>
        </w:tc>
      </w:tr>
    </w:tbl>
    <w:p w14:paraId="21728FB3" w14:textId="77777777" w:rsidR="00B77EAF" w:rsidRPr="00CB2523" w:rsidRDefault="00B77EAF" w:rsidP="00B77EAF"/>
    <w:p w14:paraId="33D49D49" w14:textId="77777777" w:rsidR="00620FFA" w:rsidRPr="00620FFA" w:rsidRDefault="00620FFA" w:rsidP="00620FFA"/>
    <w:p w14:paraId="7EA2D0A8" w14:textId="77777777" w:rsidR="00620FFA" w:rsidRPr="006B5418" w:rsidRDefault="00620FFA" w:rsidP="00620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49392B" w14:textId="77777777" w:rsidR="00B77EAF" w:rsidRPr="002614DB" w:rsidRDefault="00B77EAF" w:rsidP="00B77EAF"/>
    <w:p w14:paraId="6B36BBBF" w14:textId="77777777" w:rsidR="00227E83" w:rsidRPr="008D72A7" w:rsidRDefault="00227E83" w:rsidP="00227E83">
      <w:pPr>
        <w:pStyle w:val="5"/>
        <w:rPr>
          <w:lang w:eastAsia="zh-CN"/>
        </w:rPr>
      </w:pPr>
      <w:bookmarkStart w:id="90" w:name="_Toc26202341"/>
      <w:bookmarkStart w:id="91" w:name="_Toc26202527"/>
      <w:bookmarkStart w:id="92" w:name="_Toc34804242"/>
      <w:bookmarkStart w:id="93" w:name="_Toc35935813"/>
      <w:bookmarkStart w:id="94" w:name="_Toc45030033"/>
      <w:bookmarkStart w:id="95" w:name="_Toc51922393"/>
      <w:bookmarkStart w:id="96" w:name="_Toc51922812"/>
      <w:bookmarkStart w:id="97" w:name="_Toc122015869"/>
      <w:bookmarkStart w:id="98" w:name="_Toc130845032"/>
      <w:bookmarkStart w:id="99" w:name="_Toc138344529"/>
      <w:bookmarkStart w:id="100" w:name="_Toc145947035"/>
      <w:bookmarkStart w:id="101" w:name="_Hlk146793070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6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EventNotifyData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proofErr w:type="spellEnd"/>
    </w:p>
    <w:p w14:paraId="2DCD7D35" w14:textId="77777777" w:rsidR="00227E83" w:rsidRPr="008D72A7" w:rsidRDefault="00227E83" w:rsidP="00227E83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EventNotify</w:t>
      </w:r>
      <w:r>
        <w:t>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27E83" w14:paraId="7D79DE73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9269B" w14:textId="77777777" w:rsidR="00227E83" w:rsidRDefault="00227E83" w:rsidP="0007587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AE5AB" w14:textId="77777777" w:rsidR="00227E83" w:rsidRDefault="00227E83" w:rsidP="0007587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9B766" w14:textId="77777777" w:rsidR="00227E83" w:rsidRDefault="00227E83" w:rsidP="0007587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D9BA6" w14:textId="77777777" w:rsidR="00227E83" w:rsidRDefault="00227E83" w:rsidP="00075870">
            <w:pPr>
              <w:pStyle w:val="TAH"/>
            </w:pPr>
            <w:r w:rsidRPr="00EF4063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8EFBE" w14:textId="77777777" w:rsidR="00227E83" w:rsidRDefault="00227E83" w:rsidP="000758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22DF5" w14:textId="77777777" w:rsidR="00227E83" w:rsidRDefault="00227E83" w:rsidP="000758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7E83" w14:paraId="35E12763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E8CC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C03D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ADBD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13BC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F8AC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D58C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48C9CDC7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DE67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DC4D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495F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7B5C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3498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593A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67E2EA26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1E9E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4646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D215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4F16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E890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9E4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1AB62843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AA58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B314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008C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E57B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8BBB" w14:textId="77777777" w:rsidR="00227E83" w:rsidRDefault="00227E83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5C13" w14:textId="77777777" w:rsidR="00227E83" w:rsidRDefault="00227E83" w:rsidP="0007587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227E83" w14:paraId="48241E3A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4045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7E2C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0F11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B1AE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2405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BC6B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6ED99153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6A3E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97D3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688C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961B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5C14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560A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1848F788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193C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 w:rsidRPr="00EF4063">
              <w:t>localLocationEstimate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4D9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855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AB3B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DC5" w14:textId="77777777" w:rsidR="00227E83" w:rsidRDefault="00227E83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644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7F81FE94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D461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5B04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70C2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A72E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6E58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F9E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50DFB4F3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055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0D6D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28D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0E7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940D" w14:textId="77777777" w:rsidR="00227E83" w:rsidRDefault="00227E83" w:rsidP="00075870">
            <w:pPr>
              <w:pStyle w:val="TAL"/>
              <w:rPr>
                <w:lang w:eastAsia="zh-CN"/>
              </w:rPr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9129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0CD05D5F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AD10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 w:rsidRPr="00EF4063"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1009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FF37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A192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278B" w14:textId="77777777" w:rsidR="00227E83" w:rsidRDefault="00227E83" w:rsidP="00075870">
            <w:pPr>
              <w:pStyle w:val="TAL"/>
              <w:rPr>
                <w:lang w:eastAsia="zh-CN"/>
              </w:rPr>
            </w:pPr>
            <w:r w:rsidRPr="00EF4063"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E09A" w14:textId="77777777" w:rsidR="00227E83" w:rsidRDefault="00227E83" w:rsidP="0007587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227E83" w14:paraId="3C58D634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CEDE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 w:rsidRPr="00EF4063"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EDD2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5C97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FBC0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C7FE" w14:textId="77777777" w:rsidR="00227E83" w:rsidRDefault="00227E83" w:rsidP="00075870">
            <w:pPr>
              <w:pStyle w:val="TAL"/>
              <w:rPr>
                <w:lang w:eastAsia="zh-CN"/>
              </w:rPr>
            </w:pPr>
            <w:r w:rsidRPr="00EF4063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53E9" w14:textId="77777777" w:rsidR="00227E83" w:rsidRDefault="00227E83" w:rsidP="0007587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227E83" w14:paraId="1282EC6B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6A73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8449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BB70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8624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CD5F" w14:textId="77777777" w:rsidR="00227E83" w:rsidRDefault="00227E83" w:rsidP="000758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B7D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6F24FA6F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8ED3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1936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D6F3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1A2B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CC98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identification of AMF that is serving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CF6A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4B1DECC9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67DC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66B8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8E2A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BBB2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7EB7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37A0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5362353F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801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 w:rsidRPr="00EF4063">
              <w:t>velocityEstimate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82B" w14:textId="77777777" w:rsidR="00227E83" w:rsidRDefault="00227E83" w:rsidP="0007587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904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CC6A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DB45" w14:textId="77777777" w:rsidR="00227E83" w:rsidRDefault="00227E83" w:rsidP="00075870">
            <w:pPr>
              <w:pStyle w:val="TAL"/>
            </w:pPr>
            <w:r w:rsidRPr="00EF4063">
              <w:t>If present, this IE contain an estimate of the velocity of the target UE, composed by horizontal speed, vertical speed, and their respective uncertainty.</w:t>
            </w:r>
          </w:p>
          <w:p w14:paraId="3898BAF6" w14:textId="77777777" w:rsidR="00227E83" w:rsidRDefault="00227E83" w:rsidP="00075870">
            <w:pPr>
              <w:pStyle w:val="TAL"/>
              <w:rPr>
                <w:lang w:eastAsia="zh-CN"/>
              </w:rPr>
            </w:pPr>
            <w:r w:rsidRPr="00EF4063">
              <w:t xml:space="preserve">This IE shall be sent from </w:t>
            </w:r>
            <w:r w:rsidRPr="00EF4063">
              <w:rPr>
                <w:rFonts w:hint="eastAsia"/>
              </w:rPr>
              <w:t>(</w:t>
            </w:r>
            <w:r w:rsidRPr="00EF4063">
              <w:t>V)GMLC to (H)GMLC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417D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085C8993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8DBF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CCC0" w14:textId="77777777" w:rsidR="00227E83" w:rsidRDefault="00227E83" w:rsidP="00075870">
            <w:pPr>
              <w:pStyle w:val="TAL"/>
              <w:rPr>
                <w:color w:val="000000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BF0A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B95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867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730846E0" w14:textId="77777777" w:rsidR="00227E83" w:rsidRDefault="00227E83" w:rsidP="00075870">
            <w:pPr>
              <w:pStyle w:val="TAL"/>
              <w:rPr>
                <w:lang w:eastAsia="zh-CN"/>
              </w:rPr>
            </w:pPr>
            <w:r w:rsidRPr="00EF4063">
              <w:t xml:space="preserve">This IE shall be sent from </w:t>
            </w:r>
            <w:r w:rsidRPr="00EF4063">
              <w:rPr>
                <w:rFonts w:hint="eastAsia"/>
              </w:rPr>
              <w:t>(</w:t>
            </w:r>
            <w:r w:rsidRPr="00EF4063">
              <w:t>V)GMLC to (H)GMLC if received by VGMLC from AMF when roaming</w:t>
            </w:r>
            <w:r w:rsidRPr="00EF4063">
              <w:rPr>
                <w:rFonts w:hint="eastAsia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E8F4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7DAFF67A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0F7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 w:rsidRPr="00EF4063">
              <w:lastRenderedPageBreak/>
              <w:t>targetNode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626" w14:textId="77777777" w:rsidR="00227E83" w:rsidRDefault="00227E83" w:rsidP="0007587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14B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2AA5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1F5" w14:textId="77777777" w:rsidR="00227E83" w:rsidRDefault="00227E83" w:rsidP="00075870">
            <w:pPr>
              <w:pStyle w:val="TAL"/>
              <w:rPr>
                <w:lang w:eastAsia="zh-CN"/>
              </w:rPr>
            </w:pPr>
            <w:r w:rsidRPr="00EF4063">
              <w:t xml:space="preserve">For mobility of a UE with periodic or triggered location, this IE contains the address of the new serving node and shall be sent from </w:t>
            </w:r>
            <w:r w:rsidRPr="00EF4063">
              <w:rPr>
                <w:rFonts w:hint="eastAsia"/>
              </w:rPr>
              <w:t>(</w:t>
            </w:r>
            <w:r w:rsidRPr="00EF4063">
              <w:t>V)GMLC to (H)GMLC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91ED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216FFDFF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AE2A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73C" w14:textId="77777777" w:rsidR="00227E83" w:rsidRDefault="00227E83" w:rsidP="0007587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ACE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8ACA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BF0" w14:textId="77777777" w:rsidR="00227E83" w:rsidRDefault="00227E83" w:rsidP="00075870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06E3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0BB2DE19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D6B5" w14:textId="77777777" w:rsidR="00227E83" w:rsidRDefault="00227E83" w:rsidP="00075870">
            <w:pPr>
              <w:pStyle w:val="TAL"/>
              <w:rPr>
                <w:lang w:val="en-US" w:eastAsia="zh-CN"/>
              </w:rPr>
            </w:pPr>
            <w:proofErr w:type="spellStart"/>
            <w:r w:rsidRPr="00EF4063">
              <w:rPr>
                <w:rFonts w:hint="eastAsia"/>
              </w:rPr>
              <w:t>f</w:t>
            </w:r>
            <w:r w:rsidRPr="00EF4063">
              <w:t>ailureCause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B00" w14:textId="77777777" w:rsidR="00227E83" w:rsidRDefault="00227E83" w:rsidP="0007587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FailureCause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9265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0CE7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616" w14:textId="77777777" w:rsidR="00227E83" w:rsidRPr="00FC2957" w:rsidRDefault="00227E83" w:rsidP="000758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shall contain the failure cause for the UE if present.</w:t>
            </w:r>
          </w:p>
          <w:p w14:paraId="31CE3E5D" w14:textId="77777777" w:rsidR="00227E83" w:rsidRDefault="00227E83" w:rsidP="00075870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The IE shall be included if positioning has failed for the target UE in the target group.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3D7E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</w:p>
        </w:tc>
      </w:tr>
      <w:tr w:rsidR="00227E83" w14:paraId="1216F953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7F5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8A8" w14:textId="77777777" w:rsidR="00227E83" w:rsidRDefault="00227E83" w:rsidP="00075870">
            <w:pPr>
              <w:pStyle w:val="TAL"/>
              <w:rPr>
                <w:color w:val="000000"/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1906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ECC6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297E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378E9E24" w14:textId="77777777" w:rsidR="00227E83" w:rsidRDefault="00227E83" w:rsidP="00075870">
            <w:pPr>
              <w:pStyle w:val="TAL"/>
              <w:rPr>
                <w:lang w:eastAsia="zh-CN"/>
              </w:rPr>
            </w:pPr>
          </w:p>
          <w:p w14:paraId="7555A870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B6F6" w14:textId="77777777" w:rsidR="00227E83" w:rsidRDefault="00227E83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227E83" w14:paraId="64D5E64E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5AB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53A9" w14:textId="77777777" w:rsidR="00227E83" w:rsidRPr="002F5B42" w:rsidRDefault="00227E83" w:rsidP="000758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942" w14:textId="77777777" w:rsidR="00227E83" w:rsidRDefault="00227E83" w:rsidP="0007587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207" w14:textId="77777777" w:rsidR="00227E83" w:rsidRDefault="00227E83" w:rsidP="00075870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1359" w14:textId="77777777" w:rsidR="00227E83" w:rsidRDefault="00227E83" w:rsidP="00075870">
            <w:pPr>
              <w:pStyle w:val="TAL"/>
              <w:rPr>
                <w:noProof/>
              </w:rPr>
            </w:pPr>
            <w:r>
              <w:rPr>
                <w:noProof/>
              </w:rPr>
              <w:t>This IE should be included when received from LMF/AMF.</w:t>
            </w:r>
          </w:p>
          <w:p w14:paraId="0349F7C8" w14:textId="77777777" w:rsidR="00227E83" w:rsidRDefault="00227E83" w:rsidP="00075870">
            <w:pPr>
              <w:pStyle w:val="TAL"/>
              <w:rPr>
                <w:noProof/>
              </w:rPr>
            </w:pPr>
          </w:p>
          <w:p w14:paraId="47B35AD8" w14:textId="77777777" w:rsidR="00227E83" w:rsidRDefault="00227E83" w:rsidP="00075870">
            <w:pPr>
              <w:pStyle w:val="TAL"/>
            </w:pPr>
            <w:r>
              <w:rPr>
                <w:noProof/>
              </w:rPr>
              <w:t>When present, this IE shall indicate the high accuracy GNSS metrics for the location estimate</w:t>
            </w:r>
            <w:r>
              <w:t>.</w:t>
            </w:r>
          </w:p>
          <w:p w14:paraId="46B0EA3C" w14:textId="77777777" w:rsidR="00227E83" w:rsidRDefault="00227E83" w:rsidP="00075870">
            <w:pPr>
              <w:pStyle w:val="TAL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E182" w14:textId="77777777" w:rsidR="00227E83" w:rsidRDefault="00227E83" w:rsidP="00075870">
            <w:pPr>
              <w:pStyle w:val="TAL"/>
              <w:rPr>
                <w:lang w:eastAsia="zh-CN"/>
              </w:rPr>
            </w:pPr>
          </w:p>
        </w:tc>
      </w:tr>
      <w:tr w:rsidR="00227E83" w14:paraId="3B714414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35F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osNlosMeasureInd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B913" w14:textId="77777777" w:rsidR="00227E83" w:rsidRDefault="00227E83" w:rsidP="0007587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E798" w14:textId="77777777" w:rsidR="00227E83" w:rsidRDefault="00227E83" w:rsidP="0007587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75F4" w14:textId="77777777" w:rsidR="00227E83" w:rsidRDefault="00227E83" w:rsidP="0007587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346" w14:textId="77777777" w:rsidR="00227E83" w:rsidRDefault="00227E83" w:rsidP="00075870">
            <w:pPr>
              <w:pStyle w:val="TAL"/>
              <w:rPr>
                <w:noProof/>
              </w:rPr>
            </w:pPr>
            <w:r w:rsidRPr="009413E0">
              <w:rPr>
                <w:lang w:eastAsia="zh-CN"/>
              </w:rPr>
              <w:t>When present,</w:t>
            </w:r>
            <w:r>
              <w:rPr>
                <w:lang w:eastAsia="zh-CN"/>
              </w:rPr>
              <w:t xml:space="preserve"> this IE shall indicate whether</w:t>
            </w:r>
            <w:r w:rsidRPr="009413E0">
              <w:rPr>
                <w:lang w:eastAsia="zh-CN"/>
              </w:rPr>
              <w:t xml:space="preserve"> LOS measurement or NLOS measurement</w:t>
            </w:r>
            <w:r>
              <w:rPr>
                <w:lang w:eastAsia="zh-CN"/>
              </w:rPr>
              <w:t xml:space="preserve"> is used</w:t>
            </w:r>
            <w:r w:rsidRPr="009413E0"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91E8" w14:textId="77777777" w:rsidR="00227E83" w:rsidRDefault="00227E83" w:rsidP="00075870">
            <w:pPr>
              <w:pStyle w:val="TAL"/>
              <w:rPr>
                <w:lang w:eastAsia="zh-CN"/>
              </w:rPr>
            </w:pPr>
          </w:p>
        </w:tc>
      </w:tr>
      <w:tr w:rsidR="00227E83" w14:paraId="1BAC9794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218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lang w:val="en-US" w:eastAsia="zh-CN"/>
              </w:rPr>
            </w:pPr>
            <w:proofErr w:type="spellStart"/>
            <w:r>
              <w:t>relatedA</w:t>
            </w:r>
            <w:r w:rsidRPr="002651EC">
              <w:t>pplicationlayerId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97E" w14:textId="77777777" w:rsidR="00227E83" w:rsidRDefault="00227E83" w:rsidP="00075870">
            <w:pPr>
              <w:pStyle w:val="TAL"/>
              <w:rPr>
                <w:lang w:val="en-US" w:eastAsia="zh-CN"/>
              </w:rPr>
            </w:pPr>
            <w:proofErr w:type="spellStart"/>
            <w:r w:rsidRPr="002651EC">
              <w:t>ApplicationlayerId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826" w14:textId="77777777" w:rsidR="00227E83" w:rsidRDefault="00227E83" w:rsidP="000758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E53" w14:textId="77777777" w:rsidR="00227E83" w:rsidRDefault="00227E83" w:rsidP="00075870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BCB" w14:textId="77777777" w:rsidR="00227E83" w:rsidRPr="009413E0" w:rsidRDefault="00227E83" w:rsidP="0007587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application layer ID </w:t>
            </w:r>
            <w:r w:rsidRPr="005F771F">
              <w:t xml:space="preserve">of </w:t>
            </w:r>
            <w:r>
              <w:t xml:space="preserve">the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5F771F">
              <w:t>, such as</w:t>
            </w:r>
            <w:r>
              <w:t xml:space="preserve"> located UE, reference UE</w:t>
            </w:r>
            <w:r w:rsidRPr="005F771F">
              <w:t>, etc.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FC30" w14:textId="77777777" w:rsidR="00227E83" w:rsidRDefault="00227E83" w:rsidP="00075870">
            <w:pPr>
              <w:pStyle w:val="TAL"/>
              <w:rPr>
                <w:lang w:eastAsia="zh-CN"/>
              </w:rPr>
            </w:pPr>
          </w:p>
        </w:tc>
      </w:tr>
      <w:tr w:rsidR="00227E83" w14:paraId="108BF2AB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CFF3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angeDirection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62E" w14:textId="77777777" w:rsidR="00227E83" w:rsidRDefault="00227E83" w:rsidP="0007587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8CC" w14:textId="77777777" w:rsidR="00227E83" w:rsidRDefault="00227E83" w:rsidP="000758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BE23" w14:textId="77777777" w:rsidR="00227E83" w:rsidRDefault="00227E83" w:rsidP="00075870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315D" w14:textId="77777777" w:rsidR="00227E83" w:rsidRPr="009413E0" w:rsidRDefault="00227E83" w:rsidP="000758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ange and direction from a point A to a point B, comprising a range from point A to point B, an azimuth direction from point A to point B and an elevation direction from point A to point B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7EF3" w14:textId="77777777" w:rsidR="00227E83" w:rsidRDefault="00227E83" w:rsidP="00075870">
            <w:pPr>
              <w:pStyle w:val="TAL"/>
              <w:rPr>
                <w:lang w:eastAsia="zh-CN"/>
              </w:rPr>
            </w:pPr>
          </w:p>
        </w:tc>
      </w:tr>
      <w:tr w:rsidR="00227E83" w14:paraId="0361EE04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3B0C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twod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2CA8" w14:textId="77777777" w:rsidR="00227E83" w:rsidRDefault="00227E83" w:rsidP="0007587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Twod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CEB8" w14:textId="77777777" w:rsidR="00227E83" w:rsidRDefault="00227E83" w:rsidP="000758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0B3" w14:textId="77777777" w:rsidR="00227E83" w:rsidRDefault="00227E83" w:rsidP="00075870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8D0F" w14:textId="77777777" w:rsidR="00227E83" w:rsidRPr="009413E0" w:rsidRDefault="00227E83" w:rsidP="000758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elative 2D location with uncertainty ellipse, characterised by a point described in 2D local co-ordinates with origin corresponding to another known point, distances r1 and r2 and an angle of orientation A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74D5" w14:textId="77777777" w:rsidR="00227E83" w:rsidRDefault="00227E83" w:rsidP="00075870">
            <w:pPr>
              <w:pStyle w:val="TAL"/>
              <w:rPr>
                <w:lang w:eastAsia="zh-CN"/>
              </w:rPr>
            </w:pPr>
          </w:p>
        </w:tc>
      </w:tr>
      <w:tr w:rsidR="00227E83" w14:paraId="2FE191D2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2BD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threed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7AD8" w14:textId="77777777" w:rsidR="00227E83" w:rsidRDefault="00227E83" w:rsidP="0007587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Threed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6AD" w14:textId="77777777" w:rsidR="00227E83" w:rsidRDefault="00227E83" w:rsidP="000758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508" w14:textId="77777777" w:rsidR="00227E83" w:rsidRDefault="00227E83" w:rsidP="00075870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B7DC" w14:textId="77777777" w:rsidR="00227E83" w:rsidRPr="009413E0" w:rsidRDefault="00227E83" w:rsidP="000758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58C0" w14:textId="77777777" w:rsidR="00227E83" w:rsidRDefault="00227E83" w:rsidP="00075870">
            <w:pPr>
              <w:pStyle w:val="TAL"/>
              <w:rPr>
                <w:lang w:eastAsia="zh-CN"/>
              </w:rPr>
            </w:pPr>
          </w:p>
        </w:tc>
      </w:tr>
      <w:tr w:rsidR="00227E83" w14:paraId="4C0232B7" w14:textId="77777777" w:rsidTr="0007587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F77B" w14:textId="77777777" w:rsidR="00227E83" w:rsidRDefault="00227E83" w:rsidP="0007587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</w:t>
            </w:r>
            <w:r>
              <w:rPr>
                <w:rFonts w:hint="eastAsia"/>
                <w:lang w:eastAsia="zh-CN"/>
              </w:rPr>
              <w:t>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33DA" w14:textId="77777777" w:rsidR="00227E83" w:rsidRDefault="00227E83" w:rsidP="000758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9F1" w14:textId="77777777" w:rsidR="00227E83" w:rsidRDefault="00227E83" w:rsidP="000758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A90" w14:textId="77777777" w:rsidR="00227E83" w:rsidRDefault="00227E83" w:rsidP="000758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1000" w14:textId="77777777" w:rsidR="00227E83" w:rsidRDefault="00227E83" w:rsidP="00075870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 w:hint="eastAsia"/>
                <w:szCs w:val="18"/>
              </w:rPr>
              <w:t>UE velocity</w:t>
            </w:r>
            <w:r>
              <w:rPr>
                <w:rFonts w:cs="Arial"/>
                <w:szCs w:val="18"/>
              </w:rPr>
              <w:t xml:space="preserve"> relative to the UE identified with </w:t>
            </w:r>
            <w:proofErr w:type="spellStart"/>
            <w:r>
              <w:t>relatedA</w:t>
            </w:r>
            <w:r w:rsidRPr="002651EC">
              <w:t>pplicationlayerId</w:t>
            </w:r>
            <w:proofErr w:type="spellEnd"/>
            <w: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BA19" w14:textId="77777777" w:rsidR="00227E83" w:rsidRDefault="00227E83" w:rsidP="00075870">
            <w:pPr>
              <w:pStyle w:val="TAL"/>
              <w:rPr>
                <w:lang w:eastAsia="zh-CN"/>
              </w:rPr>
            </w:pPr>
          </w:p>
        </w:tc>
      </w:tr>
      <w:bookmarkEnd w:id="101"/>
    </w:tbl>
    <w:p w14:paraId="3322F18D" w14:textId="692537EA" w:rsidR="00B77EAF" w:rsidRDefault="00B77EAF" w:rsidP="00B77EAF"/>
    <w:p w14:paraId="1D194F98" w14:textId="77777777" w:rsidR="00620FFA" w:rsidRPr="00620FFA" w:rsidRDefault="00620FFA" w:rsidP="00620FFA"/>
    <w:p w14:paraId="6F0F2A3F" w14:textId="77777777" w:rsidR="00620FFA" w:rsidRPr="006B5418" w:rsidRDefault="00620FFA" w:rsidP="00620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058F48" w14:textId="77777777" w:rsidR="00620FFA" w:rsidRDefault="00620FFA" w:rsidP="00620FFA">
      <w:pPr>
        <w:pStyle w:val="5"/>
      </w:pPr>
      <w:bookmarkStart w:id="102" w:name="_Hlk149742702"/>
      <w:r>
        <w:t>6.1.</w:t>
      </w:r>
      <w:r>
        <w:rPr>
          <w:lang w:eastAsia="zh-CN"/>
        </w:rPr>
        <w:t>5</w:t>
      </w:r>
      <w:r>
        <w:t>.2.</w:t>
      </w:r>
      <w:r w:rsidRPr="009F0682">
        <w:rPr>
          <w:highlight w:val="green"/>
          <w:lang w:eastAsia="zh-CN"/>
        </w:rPr>
        <w:t>x</w:t>
      </w:r>
      <w:r>
        <w:tab/>
        <w:t xml:space="preserve">Type: </w:t>
      </w:r>
      <w:proofErr w:type="spellStart"/>
      <w:r>
        <w:t>AddLocationDatas</w:t>
      </w:r>
      <w:proofErr w:type="spellEnd"/>
    </w:p>
    <w:p w14:paraId="0B569713" w14:textId="77777777" w:rsidR="00620FFA" w:rsidRDefault="00620FFA" w:rsidP="00620FFA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 w:rsidRPr="005907D8">
        <w:rPr>
          <w:highlight w:val="green"/>
          <w:lang w:eastAsia="zh-CN"/>
        </w:rPr>
        <w:t>x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AddLocationDatas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5"/>
        <w:gridCol w:w="1080"/>
        <w:gridCol w:w="3330"/>
        <w:gridCol w:w="1793"/>
      </w:tblGrid>
      <w:tr w:rsidR="00620FFA" w14:paraId="1C2145FD" w14:textId="77777777" w:rsidTr="00075870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E662F" w14:textId="77777777" w:rsidR="00620FFA" w:rsidRDefault="00620FFA" w:rsidP="00075870">
            <w:pPr>
              <w:pStyle w:val="TAH"/>
            </w:pPr>
            <w:r>
              <w:t>Data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2C7FB" w14:textId="77777777" w:rsidR="00620FFA" w:rsidRDefault="00620FFA" w:rsidP="00075870">
            <w:pPr>
              <w:pStyle w:val="TAH"/>
            </w:pPr>
            <w:r w:rsidRPr="00EF4063"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EB6C9" w14:textId="77777777" w:rsidR="00620FFA" w:rsidRDefault="00620FFA" w:rsidP="000758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70541" w14:textId="77777777" w:rsidR="00620FFA" w:rsidRDefault="00620FFA" w:rsidP="000758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017A0" w:rsidRPr="001769FF" w14:paraId="4C169F6F" w14:textId="77777777" w:rsidTr="00075870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B74D" w14:textId="466C6721" w:rsidR="003017A0" w:rsidRDefault="003017A0" w:rsidP="003017A0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proofErr w:type="gramEnd"/>
            <w:r w:rsidRPr="00AC683D">
              <w:rPr>
                <w:lang w:eastAsia="zh-CN"/>
              </w:rPr>
              <w:t>LocationData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E40" w14:textId="3E6F1166" w:rsidR="003017A0" w:rsidRDefault="003017A0" w:rsidP="003017A0">
            <w:pPr>
              <w:pStyle w:val="TAL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899" w14:textId="544360BA" w:rsidR="003017A0" w:rsidRDefault="003017A0" w:rsidP="003017A0">
            <w:pPr>
              <w:pStyle w:val="TAL"/>
              <w:rPr>
                <w:rFonts w:cs="Arial"/>
                <w:szCs w:val="18"/>
              </w:rPr>
            </w:pPr>
            <w:r>
              <w:t xml:space="preserve">Contains one or more </w:t>
            </w:r>
            <w:proofErr w:type="spellStart"/>
            <w:r>
              <w:t>LocationData</w:t>
            </w:r>
            <w:proofErr w:type="spellEnd"/>
            <w:r>
              <w:t>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3AA" w14:textId="77777777" w:rsidR="003017A0" w:rsidRPr="001769FF" w:rsidRDefault="003017A0" w:rsidP="003017A0">
            <w:pPr>
              <w:pStyle w:val="TAL"/>
            </w:pPr>
          </w:p>
        </w:tc>
      </w:tr>
      <w:bookmarkEnd w:id="102"/>
    </w:tbl>
    <w:p w14:paraId="7C7F8E88" w14:textId="77777777" w:rsidR="00C10ED1" w:rsidRPr="00620FFA" w:rsidRDefault="00C10ED1" w:rsidP="00C10ED1"/>
    <w:p w14:paraId="448BFA3B" w14:textId="77777777" w:rsidR="00C10ED1" w:rsidRPr="006B5418" w:rsidRDefault="00C10ED1" w:rsidP="00C10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7F07F" w14:textId="77777777" w:rsidR="00775566" w:rsidRDefault="00775566" w:rsidP="00775566">
      <w:pPr>
        <w:pStyle w:val="5"/>
      </w:pPr>
      <w:bookmarkStart w:id="103" w:name="_Hlk149835093"/>
      <w:r>
        <w:t>6.1.</w:t>
      </w:r>
      <w:r>
        <w:rPr>
          <w:lang w:eastAsia="en-GB"/>
        </w:rPr>
        <w:t>5</w:t>
      </w:r>
      <w:r>
        <w:t>.</w:t>
      </w:r>
      <w:proofErr w:type="gramStart"/>
      <w:r>
        <w:t>2.</w:t>
      </w:r>
      <w:r w:rsidRPr="00775566">
        <w:rPr>
          <w:highlight w:val="green"/>
          <w:lang w:eastAsia="en-GB"/>
        </w:rPr>
        <w:t>y</w:t>
      </w:r>
      <w:proofErr w:type="gramEnd"/>
      <w:r>
        <w:tab/>
        <w:t xml:space="preserve">Type: </w:t>
      </w:r>
      <w:proofErr w:type="spellStart"/>
      <w:r>
        <w:t>LocationData</w:t>
      </w:r>
      <w:r>
        <w:rPr>
          <w:lang w:eastAsia="en-GB"/>
        </w:rPr>
        <w:t>Ext</w:t>
      </w:r>
      <w:proofErr w:type="spellEnd"/>
    </w:p>
    <w:p w14:paraId="0FC20AC9" w14:textId="77777777" w:rsidR="00775566" w:rsidRPr="003B2883" w:rsidRDefault="00775566" w:rsidP="00775566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 w:rsidRPr="00775566">
        <w:rPr>
          <w:highlight w:val="green"/>
          <w:lang w:eastAsia="zh-CN"/>
        </w:rPr>
        <w:t>y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LocationData</w:t>
      </w:r>
      <w:r>
        <w:rPr>
          <w:lang w:eastAsia="zh-CN"/>
        </w:rPr>
        <w:t>Ext</w:t>
      </w:r>
      <w:proofErr w:type="spellEnd"/>
      <w:r>
        <w:rPr>
          <w:lang w:eastAsia="zh-CN"/>
        </w:rPr>
        <w:t xml:space="preserve"> </w:t>
      </w:r>
      <w:r>
        <w:rPr>
          <w:noProof/>
        </w:rPr>
        <w:t xml:space="preserve">as a list of </w:t>
      </w:r>
      <w:proofErr w:type="spellStart"/>
      <w:r>
        <w:t>LocationData</w:t>
      </w:r>
      <w:proofErr w:type="spellEnd"/>
      <w:r>
        <w:t xml:space="preserve"> to be combined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5"/>
        <w:gridCol w:w="1080"/>
        <w:gridCol w:w="3330"/>
        <w:gridCol w:w="1793"/>
      </w:tblGrid>
      <w:tr w:rsidR="00775566" w14:paraId="04CD1A70" w14:textId="77777777" w:rsidTr="00075870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481E9" w14:textId="77777777" w:rsidR="00775566" w:rsidRDefault="00775566" w:rsidP="00075870">
            <w:pPr>
              <w:pStyle w:val="TAH"/>
            </w:pPr>
            <w:r>
              <w:t>Data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886A8" w14:textId="77777777" w:rsidR="00775566" w:rsidRDefault="00775566" w:rsidP="00075870">
            <w:pPr>
              <w:pStyle w:val="TAH"/>
            </w:pPr>
            <w:r w:rsidRPr="00EF4063"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2D205" w14:textId="77777777" w:rsidR="00775566" w:rsidRDefault="00775566" w:rsidP="000758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FCE60" w14:textId="77777777" w:rsidR="00775566" w:rsidRDefault="00775566" w:rsidP="000758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75566" w:rsidRPr="001769FF" w14:paraId="397B97F0" w14:textId="77777777" w:rsidTr="00075870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DAD5" w14:textId="77777777" w:rsidR="00775566" w:rsidRDefault="00775566" w:rsidP="00075870">
            <w:pPr>
              <w:pStyle w:val="TAL"/>
            </w:pPr>
            <w:proofErr w:type="spellStart"/>
            <w:r w:rsidRPr="00F0178D">
              <w:t>LocationData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F44B" w14:textId="77777777" w:rsidR="00775566" w:rsidRDefault="00775566" w:rsidP="00075870">
            <w:pPr>
              <w:pStyle w:val="TAL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D60E" w14:textId="77777777" w:rsidR="00775566" w:rsidRDefault="00775566" w:rsidP="00075870">
            <w:pPr>
              <w:pStyle w:val="TAL"/>
              <w:rPr>
                <w:rFonts w:cs="Arial"/>
                <w:szCs w:val="18"/>
              </w:rPr>
            </w:pPr>
            <w:r>
              <w:t>Location Data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DE1C" w14:textId="77777777" w:rsidR="00775566" w:rsidRPr="001769FF" w:rsidRDefault="00775566" w:rsidP="00075870">
            <w:pPr>
              <w:pStyle w:val="TAL"/>
            </w:pPr>
          </w:p>
        </w:tc>
      </w:tr>
      <w:tr w:rsidR="00775566" w:rsidRPr="001769FF" w14:paraId="41A1026A" w14:textId="77777777" w:rsidTr="00075870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9BC4" w14:textId="77777777" w:rsidR="00775566" w:rsidRDefault="00775566" w:rsidP="00075870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 w:rsidRPr="00B55AF7">
              <w:t>LocationData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9647" w14:textId="77777777" w:rsidR="00775566" w:rsidRDefault="00775566" w:rsidP="00075870">
            <w:pPr>
              <w:pStyle w:val="TAL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0718" w14:textId="77777777" w:rsidR="00775566" w:rsidRDefault="00775566" w:rsidP="00075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Location Data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13BC" w14:textId="77777777" w:rsidR="00775566" w:rsidRPr="001769FF" w:rsidRDefault="00775566" w:rsidP="00075870">
            <w:pPr>
              <w:pStyle w:val="TAL"/>
            </w:pPr>
          </w:p>
        </w:tc>
      </w:tr>
      <w:bookmarkEnd w:id="103"/>
    </w:tbl>
    <w:p w14:paraId="02753926" w14:textId="77777777" w:rsidR="00620FFA" w:rsidRPr="00620FFA" w:rsidRDefault="00620FFA" w:rsidP="00B77EAF"/>
    <w:p w14:paraId="5E997A46" w14:textId="77777777" w:rsidR="00B77EAF" w:rsidRPr="006B5418" w:rsidRDefault="00B77EAF" w:rsidP="00B7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546C0E" w14:textId="77777777" w:rsidR="007B2896" w:rsidRPr="008D72A7" w:rsidRDefault="007B2896" w:rsidP="007B2896">
      <w:pPr>
        <w:pStyle w:val="1"/>
        <w:rPr>
          <w:lang w:eastAsia="zh-CN"/>
        </w:rPr>
      </w:pPr>
      <w:bookmarkStart w:id="104" w:name="_Toc26202362"/>
      <w:bookmarkStart w:id="105" w:name="_Toc22624301"/>
      <w:bookmarkStart w:id="106" w:name="_Toc22141099"/>
      <w:bookmarkStart w:id="107" w:name="_Toc18853101"/>
      <w:bookmarkStart w:id="108" w:name="_Toc26202548"/>
      <w:bookmarkStart w:id="109" w:name="_Toc34804261"/>
      <w:bookmarkStart w:id="110" w:name="_Toc35935832"/>
      <w:bookmarkStart w:id="111" w:name="_Toc45030052"/>
      <w:bookmarkStart w:id="112" w:name="_Toc51922413"/>
      <w:bookmarkStart w:id="113" w:name="_Toc51922832"/>
      <w:bookmarkStart w:id="114" w:name="_Toc122015896"/>
      <w:bookmarkStart w:id="115" w:name="_Toc130845059"/>
      <w:bookmarkStart w:id="116" w:name="_Toc138344557"/>
      <w:bookmarkStart w:id="117" w:name="_Toc145947065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994FCDD" w14:textId="77777777" w:rsidR="00741D61" w:rsidRPr="008D72A7" w:rsidRDefault="00741D61" w:rsidP="00741D61">
      <w:pPr>
        <w:pStyle w:val="PL"/>
      </w:pPr>
      <w:bookmarkStart w:id="118" w:name="OLE_LINK5"/>
      <w:bookmarkStart w:id="119" w:name="_Hlk146793981"/>
      <w:r>
        <w:t>openapi: 3.0.0</w:t>
      </w:r>
    </w:p>
    <w:p w14:paraId="73B5743D" w14:textId="77777777" w:rsidR="00741D61" w:rsidRPr="00C67917" w:rsidRDefault="00741D61" w:rsidP="00741D61">
      <w:pPr>
        <w:pStyle w:val="PL"/>
      </w:pPr>
      <w:r>
        <w:t>info:</w:t>
      </w:r>
    </w:p>
    <w:bookmarkEnd w:id="118"/>
    <w:p w14:paraId="13392CB8" w14:textId="77777777" w:rsidR="00741D61" w:rsidRDefault="00741D61" w:rsidP="00741D61">
      <w:pPr>
        <w:pStyle w:val="PL"/>
      </w:pPr>
      <w:r>
        <w:t xml:space="preserve">  version: '</w:t>
      </w:r>
      <w:r w:rsidRPr="00530D38">
        <w:t>1.</w:t>
      </w:r>
      <w:r>
        <w:rPr>
          <w:rFonts w:hint="eastAsia"/>
          <w:lang w:eastAsia="zh-CN"/>
        </w:rPr>
        <w:t>2</w:t>
      </w:r>
      <w:r w:rsidRPr="00530D38">
        <w:t>.</w:t>
      </w:r>
      <w:r>
        <w:rPr>
          <w:rFonts w:hint="eastAsia"/>
          <w:lang w:eastAsia="zh-CN"/>
        </w:rPr>
        <w:t>0-alpha.</w:t>
      </w:r>
      <w:r>
        <w:rPr>
          <w:lang w:eastAsia="zh-CN"/>
        </w:rPr>
        <w:t>4</w:t>
      </w:r>
      <w:r>
        <w:t>'</w:t>
      </w:r>
    </w:p>
    <w:p w14:paraId="13753955" w14:textId="77777777" w:rsidR="00741D61" w:rsidRDefault="00741D61" w:rsidP="00741D61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132524FC" w14:textId="77777777" w:rsidR="00741D61" w:rsidRDefault="00741D61" w:rsidP="00741D61">
      <w:pPr>
        <w:pStyle w:val="PL"/>
      </w:pPr>
      <w:r>
        <w:t xml:space="preserve">  description: |</w:t>
      </w:r>
    </w:p>
    <w:p w14:paraId="13088661" w14:textId="77777777" w:rsidR="00741D61" w:rsidRPr="00AA59C7" w:rsidRDefault="00741D61" w:rsidP="00741D61">
      <w:pPr>
        <w:pStyle w:val="PL"/>
      </w:pPr>
      <w:r>
        <w:t xml:space="preserve">    </w:t>
      </w:r>
      <w:r>
        <w:rPr>
          <w:rFonts w:hint="eastAsia"/>
          <w:lang w:eastAsia="zh-CN"/>
        </w:rPr>
        <w:t>GMLC Location</w:t>
      </w:r>
      <w:r>
        <w:t xml:space="preserve"> Service.</w:t>
      </w:r>
      <w:r>
        <w:rPr>
          <w:rFonts w:hint="eastAsia"/>
          <w:lang w:eastAsia="zh-CN"/>
        </w:rPr>
        <w:t xml:space="preserve">  </w:t>
      </w:r>
    </w:p>
    <w:p w14:paraId="4917FEDF" w14:textId="77777777" w:rsidR="00741D61" w:rsidRPr="00AA59C7" w:rsidRDefault="00741D61" w:rsidP="00741D61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rFonts w:hint="eastAsia"/>
          <w:lang w:eastAsia="zh-CN"/>
        </w:rPr>
        <w:t xml:space="preserve">  </w:t>
      </w:r>
    </w:p>
    <w:p w14:paraId="38997D5D" w14:textId="77777777" w:rsidR="00741D61" w:rsidRDefault="00741D61" w:rsidP="00741D61">
      <w:pPr>
        <w:pStyle w:val="PL"/>
      </w:pPr>
      <w:r>
        <w:t xml:space="preserve">    All rights reserved.</w:t>
      </w:r>
    </w:p>
    <w:p w14:paraId="736B3625" w14:textId="77777777" w:rsidR="00741D61" w:rsidRDefault="00741D61" w:rsidP="00741D61">
      <w:pPr>
        <w:pStyle w:val="PL"/>
      </w:pPr>
    </w:p>
    <w:p w14:paraId="73090FB7" w14:textId="77777777" w:rsidR="00741D61" w:rsidRDefault="00741D61" w:rsidP="00741D61">
      <w:pPr>
        <w:pStyle w:val="PL"/>
      </w:pPr>
      <w:bookmarkStart w:id="120" w:name="OLE_LINK2"/>
      <w:r>
        <w:t>externalDocs:</w:t>
      </w:r>
    </w:p>
    <w:bookmarkEnd w:id="120"/>
    <w:p w14:paraId="3DACDD6F" w14:textId="77777777" w:rsidR="00741D61" w:rsidRDefault="00741D61" w:rsidP="00741D61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18</w:t>
      </w:r>
      <w:r>
        <w:t>.3.0; 5G System; Gateway Mobile Location Services; Stage 3</w:t>
      </w:r>
    </w:p>
    <w:p w14:paraId="2BB7D234" w14:textId="77777777" w:rsidR="00741D61" w:rsidRDefault="00741D61" w:rsidP="00741D61">
      <w:pPr>
        <w:pStyle w:val="PL"/>
      </w:pPr>
      <w:r>
        <w:t xml:space="preserve">  url: 'http</w:t>
      </w:r>
      <w:r>
        <w:rPr>
          <w:rFonts w:hint="eastAsia"/>
          <w:lang w:eastAsia="zh-CN"/>
        </w:rPr>
        <w:t>s</w:t>
      </w:r>
      <w:r>
        <w:t>://www.3gpp.org/ftp/Specs/archive/29_series/29.515/'</w:t>
      </w:r>
    </w:p>
    <w:p w14:paraId="4607D76D" w14:textId="77777777" w:rsidR="00741D61" w:rsidRDefault="00741D61" w:rsidP="00741D61">
      <w:pPr>
        <w:pStyle w:val="PL"/>
      </w:pPr>
    </w:p>
    <w:p w14:paraId="35E055D4" w14:textId="77777777" w:rsidR="00741D61" w:rsidRDefault="00741D61" w:rsidP="00741D61">
      <w:pPr>
        <w:pStyle w:val="PL"/>
      </w:pPr>
      <w:r>
        <w:t>servers:</w:t>
      </w:r>
    </w:p>
    <w:p w14:paraId="7A4968B3" w14:textId="77777777" w:rsidR="00741D61" w:rsidRDefault="00741D61" w:rsidP="00741D61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6D428E31" w14:textId="77777777" w:rsidR="00741D61" w:rsidRDefault="00741D61" w:rsidP="00741D61">
      <w:pPr>
        <w:pStyle w:val="PL"/>
      </w:pPr>
      <w:r>
        <w:t xml:space="preserve">    variables:</w:t>
      </w:r>
    </w:p>
    <w:p w14:paraId="2D55CEAF" w14:textId="77777777" w:rsidR="00741D61" w:rsidRDefault="00741D61" w:rsidP="00741D61">
      <w:pPr>
        <w:pStyle w:val="PL"/>
      </w:pPr>
      <w:r>
        <w:t xml:space="preserve">      apiRoot:</w:t>
      </w:r>
    </w:p>
    <w:p w14:paraId="4FE6E42B" w14:textId="77777777" w:rsidR="00741D61" w:rsidRDefault="00741D61" w:rsidP="00741D61">
      <w:pPr>
        <w:pStyle w:val="PL"/>
      </w:pPr>
      <w:r>
        <w:lastRenderedPageBreak/>
        <w:t xml:space="preserve">        default: https://example.com</w:t>
      </w:r>
    </w:p>
    <w:p w14:paraId="67CC223B" w14:textId="77777777" w:rsidR="00741D61" w:rsidRDefault="00741D61" w:rsidP="00741D61">
      <w:pPr>
        <w:pStyle w:val="PL"/>
      </w:pPr>
      <w:r>
        <w:t xml:space="preserve">        description: apiRoot as defined in clause 4.4 of 3GPP TS 29.501</w:t>
      </w:r>
    </w:p>
    <w:p w14:paraId="1D4A1EC2" w14:textId="77777777" w:rsidR="00741D61" w:rsidRDefault="00741D61" w:rsidP="00741D61">
      <w:pPr>
        <w:pStyle w:val="PL"/>
      </w:pPr>
    </w:p>
    <w:p w14:paraId="3F8AAC7A" w14:textId="77777777" w:rsidR="00741D61" w:rsidRDefault="00741D61" w:rsidP="00741D61">
      <w:pPr>
        <w:pStyle w:val="PL"/>
      </w:pPr>
      <w:r>
        <w:t>security:</w:t>
      </w:r>
    </w:p>
    <w:p w14:paraId="4607A068" w14:textId="77777777" w:rsidR="00741D61" w:rsidRDefault="00741D61" w:rsidP="00741D61">
      <w:pPr>
        <w:pStyle w:val="PL"/>
      </w:pPr>
      <w:r>
        <w:t xml:space="preserve">  - {}</w:t>
      </w:r>
    </w:p>
    <w:p w14:paraId="2DA198B0" w14:textId="77777777" w:rsidR="00741D61" w:rsidRDefault="00741D61" w:rsidP="00741D61">
      <w:pPr>
        <w:pStyle w:val="PL"/>
      </w:pPr>
      <w:r>
        <w:t xml:space="preserve">  - oAuth2ClientCredentials:</w:t>
      </w:r>
    </w:p>
    <w:p w14:paraId="2B6B68C9" w14:textId="77777777" w:rsidR="00741D61" w:rsidRDefault="00741D61" w:rsidP="00741D61">
      <w:pPr>
        <w:pStyle w:val="PL"/>
      </w:pPr>
      <w:r>
        <w:t xml:space="preserve">      - ngmlc-loc</w:t>
      </w:r>
    </w:p>
    <w:p w14:paraId="529FC07C" w14:textId="77777777" w:rsidR="00741D61" w:rsidRDefault="00741D61" w:rsidP="00741D61">
      <w:pPr>
        <w:pStyle w:val="PL"/>
      </w:pPr>
    </w:p>
    <w:p w14:paraId="55A82A3D" w14:textId="77777777" w:rsidR="00741D61" w:rsidRDefault="00741D61" w:rsidP="00741D61">
      <w:pPr>
        <w:pStyle w:val="PL"/>
      </w:pPr>
      <w:r>
        <w:t>paths:</w:t>
      </w:r>
    </w:p>
    <w:p w14:paraId="2F695428" w14:textId="77777777" w:rsidR="00741D61" w:rsidRDefault="00741D61" w:rsidP="00741D61">
      <w:pPr>
        <w:pStyle w:val="PL"/>
      </w:pPr>
      <w:r>
        <w:t xml:space="preserve">  /provide-location:</w:t>
      </w:r>
    </w:p>
    <w:p w14:paraId="76CE4EE1" w14:textId="77777777" w:rsidR="00741D61" w:rsidRDefault="00741D61" w:rsidP="00741D61">
      <w:pPr>
        <w:pStyle w:val="PL"/>
      </w:pPr>
      <w:r>
        <w:t xml:space="preserve">    post:</w:t>
      </w:r>
    </w:p>
    <w:p w14:paraId="63B51176" w14:textId="77777777" w:rsidR="00741D61" w:rsidRDefault="00741D61" w:rsidP="00741D61">
      <w:pPr>
        <w:pStyle w:val="PL"/>
      </w:pPr>
      <w:r>
        <w:t xml:space="preserve">      summary: Request Location of an UE</w:t>
      </w:r>
    </w:p>
    <w:p w14:paraId="346BC24C" w14:textId="77777777" w:rsidR="00741D61" w:rsidRDefault="00741D61" w:rsidP="00741D61">
      <w:pPr>
        <w:pStyle w:val="PL"/>
      </w:pPr>
      <w:r>
        <w:t xml:space="preserve">      operationId: RequestLocation</w:t>
      </w:r>
    </w:p>
    <w:p w14:paraId="25099CB3" w14:textId="77777777" w:rsidR="00741D61" w:rsidRDefault="00741D61" w:rsidP="00741D61">
      <w:pPr>
        <w:pStyle w:val="PL"/>
      </w:pPr>
      <w:r>
        <w:t xml:space="preserve">      tags:</w:t>
      </w:r>
    </w:p>
    <w:p w14:paraId="7CCD569D" w14:textId="77777777" w:rsidR="00741D61" w:rsidRDefault="00741D61" w:rsidP="00741D61">
      <w:pPr>
        <w:pStyle w:val="PL"/>
      </w:pPr>
      <w:r>
        <w:t xml:space="preserve">        - Request Location</w:t>
      </w:r>
    </w:p>
    <w:p w14:paraId="6C80D233" w14:textId="77777777" w:rsidR="00741D61" w:rsidRDefault="00741D61" w:rsidP="00741D61">
      <w:pPr>
        <w:pStyle w:val="PL"/>
      </w:pPr>
      <w:r>
        <w:t xml:space="preserve">      security:</w:t>
      </w:r>
    </w:p>
    <w:p w14:paraId="250CD076" w14:textId="77777777" w:rsidR="00741D61" w:rsidRDefault="00741D61" w:rsidP="00741D61">
      <w:pPr>
        <w:pStyle w:val="PL"/>
      </w:pPr>
      <w:r>
        <w:t xml:space="preserve">        - {}</w:t>
      </w:r>
    </w:p>
    <w:p w14:paraId="77A601ED" w14:textId="77777777" w:rsidR="00741D61" w:rsidRDefault="00741D61" w:rsidP="00741D61">
      <w:pPr>
        <w:pStyle w:val="PL"/>
      </w:pPr>
      <w:r>
        <w:t xml:space="preserve">        - oAuth2ClientCredentials:</w:t>
      </w:r>
    </w:p>
    <w:p w14:paraId="36A4D0BE" w14:textId="77777777" w:rsidR="00741D61" w:rsidRDefault="00741D61" w:rsidP="00741D61">
      <w:pPr>
        <w:pStyle w:val="PL"/>
      </w:pPr>
      <w:r>
        <w:t xml:space="preserve">          - ngmlc-loc</w:t>
      </w:r>
    </w:p>
    <w:p w14:paraId="6BE8D55F" w14:textId="77777777" w:rsidR="00741D61" w:rsidRDefault="00741D61" w:rsidP="00741D61">
      <w:pPr>
        <w:pStyle w:val="PL"/>
      </w:pPr>
      <w:r>
        <w:t xml:space="preserve">        - oAuth2ClientCredentials:</w:t>
      </w:r>
    </w:p>
    <w:p w14:paraId="5E4EA13C" w14:textId="77777777" w:rsidR="00741D61" w:rsidRDefault="00741D61" w:rsidP="00741D61">
      <w:pPr>
        <w:pStyle w:val="PL"/>
      </w:pPr>
      <w:r>
        <w:t xml:space="preserve">          - ngmlc-loc</w:t>
      </w:r>
    </w:p>
    <w:p w14:paraId="098C613A" w14:textId="77777777" w:rsidR="00741D61" w:rsidRDefault="00741D61" w:rsidP="00741D61">
      <w:pPr>
        <w:pStyle w:val="PL"/>
      </w:pPr>
      <w:r>
        <w:t xml:space="preserve">          - ngmlc-loc:provide-location:invoke</w:t>
      </w:r>
    </w:p>
    <w:p w14:paraId="697AAD28" w14:textId="77777777" w:rsidR="00741D61" w:rsidRDefault="00741D61" w:rsidP="00741D61">
      <w:pPr>
        <w:pStyle w:val="PL"/>
      </w:pPr>
      <w:r>
        <w:t xml:space="preserve">      requestBody:</w:t>
      </w:r>
    </w:p>
    <w:p w14:paraId="2251D57D" w14:textId="77777777" w:rsidR="00741D61" w:rsidRDefault="00741D61" w:rsidP="00741D61">
      <w:pPr>
        <w:pStyle w:val="PL"/>
      </w:pPr>
      <w:r>
        <w:t xml:space="preserve">        content:</w:t>
      </w:r>
    </w:p>
    <w:p w14:paraId="3877DCD9" w14:textId="77777777" w:rsidR="00741D61" w:rsidRDefault="00741D61" w:rsidP="00741D61">
      <w:pPr>
        <w:pStyle w:val="PL"/>
      </w:pPr>
      <w:r>
        <w:t xml:space="preserve">          application/json:</w:t>
      </w:r>
    </w:p>
    <w:p w14:paraId="696052C3" w14:textId="77777777" w:rsidR="00741D61" w:rsidRDefault="00741D61" w:rsidP="00741D61">
      <w:pPr>
        <w:pStyle w:val="PL"/>
      </w:pPr>
      <w:r>
        <w:t xml:space="preserve">            schema:</w:t>
      </w:r>
    </w:p>
    <w:p w14:paraId="2F53EC31" w14:textId="77777777" w:rsidR="00741D61" w:rsidRDefault="00741D61" w:rsidP="00741D61">
      <w:pPr>
        <w:pStyle w:val="PL"/>
      </w:pPr>
      <w:r>
        <w:t xml:space="preserve">              $ref: '#/components/schemas/InputData'</w:t>
      </w:r>
    </w:p>
    <w:p w14:paraId="4198D61D" w14:textId="77777777" w:rsidR="00741D61" w:rsidRDefault="00741D61" w:rsidP="00741D61">
      <w:pPr>
        <w:pStyle w:val="PL"/>
      </w:pPr>
      <w:r>
        <w:t xml:space="preserve">        required: true</w:t>
      </w:r>
    </w:p>
    <w:p w14:paraId="1F5AE6DC" w14:textId="77777777" w:rsidR="00741D61" w:rsidRDefault="00741D61" w:rsidP="00741D61">
      <w:pPr>
        <w:pStyle w:val="PL"/>
      </w:pPr>
      <w:r>
        <w:t xml:space="preserve">      responses:</w:t>
      </w:r>
    </w:p>
    <w:p w14:paraId="7D5754F8" w14:textId="77777777" w:rsidR="00741D61" w:rsidRDefault="00741D61" w:rsidP="00741D61">
      <w:pPr>
        <w:pStyle w:val="PL"/>
      </w:pPr>
      <w:r>
        <w:t xml:space="preserve">        '200':</w:t>
      </w:r>
    </w:p>
    <w:p w14:paraId="1A63A023" w14:textId="77777777" w:rsidR="00741D61" w:rsidRDefault="00741D61" w:rsidP="00741D61">
      <w:pPr>
        <w:pStyle w:val="PL"/>
      </w:pPr>
      <w:r>
        <w:t xml:space="preserve">          description: Expected response to a valid request</w:t>
      </w:r>
    </w:p>
    <w:p w14:paraId="7B0323DF" w14:textId="77777777" w:rsidR="00741D61" w:rsidRDefault="00741D61" w:rsidP="00741D61">
      <w:pPr>
        <w:pStyle w:val="PL"/>
      </w:pPr>
      <w:r>
        <w:t xml:space="preserve">          content:</w:t>
      </w:r>
    </w:p>
    <w:p w14:paraId="428414F4" w14:textId="77777777" w:rsidR="00741D61" w:rsidRDefault="00741D61" w:rsidP="00741D61">
      <w:pPr>
        <w:pStyle w:val="PL"/>
      </w:pPr>
      <w:r>
        <w:t xml:space="preserve">            application/json:</w:t>
      </w:r>
    </w:p>
    <w:p w14:paraId="78358E26" w14:textId="6D122087" w:rsidR="00741D61" w:rsidRDefault="00741D61" w:rsidP="00741D61">
      <w:pPr>
        <w:pStyle w:val="PL"/>
      </w:pPr>
      <w:r>
        <w:t xml:space="preserve">              schema:</w:t>
      </w:r>
    </w:p>
    <w:p w14:paraId="13BC16C5" w14:textId="17D9E993" w:rsidR="00741D61" w:rsidRDefault="00614D06" w:rsidP="00663A09">
      <w:pPr>
        <w:pStyle w:val="PL"/>
        <w:rPr>
          <w:lang w:eastAsia="zh-CN"/>
        </w:rPr>
      </w:pPr>
      <w:r w:rsidRPr="004C4618">
        <w:t xml:space="preserve">                </w:t>
      </w:r>
      <w:bookmarkStart w:id="121" w:name="_Hlk149835133"/>
      <w:r w:rsidRPr="004C4618">
        <w:t>$ref: '#/components/schemas/LocationData</w:t>
      </w:r>
      <w:r>
        <w:t>Ext</w:t>
      </w:r>
      <w:r w:rsidRPr="004C4618">
        <w:t>'</w:t>
      </w:r>
      <w:bookmarkEnd w:id="121"/>
    </w:p>
    <w:p w14:paraId="31C25218" w14:textId="77777777" w:rsidR="00741D61" w:rsidRDefault="00741D61" w:rsidP="00741D6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6D423FC" w14:textId="77777777" w:rsidR="00741D61" w:rsidRPr="002E5CBA" w:rsidRDefault="00741D61" w:rsidP="00741D6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bookmarkEnd w:id="119"/>
    <w:p w14:paraId="16EA9329" w14:textId="7FC1D1A7" w:rsidR="007B2896" w:rsidRDefault="007B2896" w:rsidP="007B2896">
      <w:pPr>
        <w:pStyle w:val="PL"/>
      </w:pPr>
    </w:p>
    <w:p w14:paraId="401C50AE" w14:textId="77777777" w:rsidR="007B2896" w:rsidRDefault="007B2896" w:rsidP="007B2896">
      <w:pPr>
        <w:pStyle w:val="PL"/>
      </w:pPr>
    </w:p>
    <w:p w14:paraId="40F4B748" w14:textId="04343009" w:rsidR="00B77EAF" w:rsidRPr="007B2896" w:rsidRDefault="007B2896" w:rsidP="00B77EAF">
      <w:r>
        <w:t>[…]</w:t>
      </w:r>
    </w:p>
    <w:p w14:paraId="1BC8EC30" w14:textId="77777777" w:rsidR="00D444E7" w:rsidRDefault="00D444E7" w:rsidP="00D444E7">
      <w:pPr>
        <w:pStyle w:val="PL"/>
      </w:pPr>
      <w:r>
        <w:t xml:space="preserve">  schemas:</w:t>
      </w:r>
    </w:p>
    <w:p w14:paraId="0619B154" w14:textId="77777777" w:rsidR="00D444E7" w:rsidRDefault="00D444E7" w:rsidP="00D444E7">
      <w:pPr>
        <w:pStyle w:val="PL"/>
      </w:pPr>
      <w:r>
        <w:t>#</w:t>
      </w:r>
    </w:p>
    <w:p w14:paraId="22B4865C" w14:textId="77777777" w:rsidR="00D444E7" w:rsidRDefault="00D444E7" w:rsidP="00D444E7">
      <w:pPr>
        <w:pStyle w:val="PL"/>
      </w:pPr>
      <w:r>
        <w:t># COMPLEX TYPES</w:t>
      </w:r>
    </w:p>
    <w:p w14:paraId="02933CA9" w14:textId="77777777" w:rsidR="00D444E7" w:rsidRDefault="00D444E7" w:rsidP="00D444E7">
      <w:pPr>
        <w:pStyle w:val="PL"/>
      </w:pPr>
      <w:r>
        <w:t>#</w:t>
      </w:r>
    </w:p>
    <w:p w14:paraId="658ACC93" w14:textId="77777777" w:rsidR="00D444E7" w:rsidRDefault="00D444E7" w:rsidP="00D444E7">
      <w:pPr>
        <w:pStyle w:val="PL"/>
      </w:pPr>
      <w:r>
        <w:t xml:space="preserve">    InputData:</w:t>
      </w:r>
    </w:p>
    <w:p w14:paraId="18D7118D" w14:textId="77777777" w:rsidR="00D444E7" w:rsidRDefault="00D444E7" w:rsidP="00D444E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0DC91928" w14:textId="77777777" w:rsidR="00D444E7" w:rsidRDefault="00D444E7" w:rsidP="00D444E7">
      <w:pPr>
        <w:pStyle w:val="PL"/>
        <w:rPr>
          <w:lang w:eastAsia="zh-CN"/>
        </w:rPr>
      </w:pPr>
      <w:r>
        <w:t xml:space="preserve">      type: object</w:t>
      </w:r>
    </w:p>
    <w:p w14:paraId="76D6B938" w14:textId="77777777" w:rsidR="00D444E7" w:rsidRDefault="00D444E7" w:rsidP="00D444E7">
      <w:pPr>
        <w:pStyle w:val="PL"/>
      </w:pPr>
      <w:r>
        <w:t xml:space="preserve">      required:</w:t>
      </w:r>
    </w:p>
    <w:p w14:paraId="268C8132" w14:textId="77777777" w:rsidR="00D444E7" w:rsidRDefault="00D444E7" w:rsidP="00D444E7">
      <w:pPr>
        <w:pStyle w:val="PL"/>
        <w:rPr>
          <w:lang w:eastAsia="zh-CN"/>
        </w:rPr>
      </w:pPr>
      <w:r>
        <w:t xml:space="preserve">        - externalClientType</w:t>
      </w:r>
    </w:p>
    <w:p w14:paraId="77452BB5" w14:textId="77777777" w:rsidR="00D444E7" w:rsidRDefault="00D444E7" w:rsidP="00D444E7">
      <w:pPr>
        <w:pStyle w:val="PL"/>
      </w:pPr>
      <w:r>
        <w:t xml:space="preserve">      properties:</w:t>
      </w:r>
    </w:p>
    <w:p w14:paraId="33AAC913" w14:textId="77777777" w:rsidR="00D444E7" w:rsidRDefault="00D444E7" w:rsidP="00D444E7">
      <w:pPr>
        <w:pStyle w:val="PL"/>
      </w:pPr>
      <w:r>
        <w:t xml:space="preserve">        gpsi:</w:t>
      </w:r>
    </w:p>
    <w:p w14:paraId="39F09D5E" w14:textId="77777777" w:rsidR="00D444E7" w:rsidRDefault="00D444E7" w:rsidP="00D444E7">
      <w:pPr>
        <w:pStyle w:val="PL"/>
      </w:pPr>
      <w:r>
        <w:t xml:space="preserve">          $ref: 'TS29571_CommonData.yaml#/components/schemas/Gpsi'</w:t>
      </w:r>
    </w:p>
    <w:p w14:paraId="5ED1F337" w14:textId="77777777" w:rsidR="00D444E7" w:rsidRDefault="00D444E7" w:rsidP="00D444E7">
      <w:pPr>
        <w:pStyle w:val="PL"/>
      </w:pPr>
      <w:r>
        <w:t xml:space="preserve">        supi:</w:t>
      </w:r>
    </w:p>
    <w:p w14:paraId="376C7D8A" w14:textId="77777777" w:rsidR="00D444E7" w:rsidRDefault="00D444E7" w:rsidP="00D444E7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5818FAF0" w14:textId="77777777" w:rsidR="00D444E7" w:rsidRDefault="00D444E7" w:rsidP="00D444E7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515FA0EE" w14:textId="77777777" w:rsidR="00D444E7" w:rsidRDefault="00D444E7" w:rsidP="00D444E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5CAD98D6" w14:textId="77777777" w:rsidR="00D444E7" w:rsidRDefault="00D444E7" w:rsidP="00D444E7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0ACD236F" w14:textId="77777777" w:rsidR="00D444E7" w:rsidRPr="006C5D01" w:rsidRDefault="00D444E7" w:rsidP="00D444E7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7AD51D0E" w14:textId="77777777" w:rsidR="00D444E7" w:rsidRDefault="00D444E7" w:rsidP="00D444E7">
      <w:pPr>
        <w:pStyle w:val="PL"/>
      </w:pPr>
      <w:r>
        <w:t xml:space="preserve">        externalClientType:</w:t>
      </w:r>
    </w:p>
    <w:p w14:paraId="5CC8AA14" w14:textId="77777777" w:rsidR="00D444E7" w:rsidRDefault="00D444E7" w:rsidP="00D444E7">
      <w:pPr>
        <w:pStyle w:val="PL"/>
      </w:pPr>
      <w:r>
        <w:t xml:space="preserve">          $ref: 'TS29572_Nlmf_Location.yaml#/components/schemas/ExternalClientType'</w:t>
      </w:r>
    </w:p>
    <w:p w14:paraId="1931B52F" w14:textId="77777777" w:rsidR="00D444E7" w:rsidRDefault="00D444E7" w:rsidP="00D444E7">
      <w:pPr>
        <w:pStyle w:val="PL"/>
      </w:pPr>
      <w:r>
        <w:t xml:space="preserve">        locationQoS:</w:t>
      </w:r>
    </w:p>
    <w:p w14:paraId="23007F7A" w14:textId="77777777" w:rsidR="00D444E7" w:rsidRDefault="00D444E7" w:rsidP="00D444E7">
      <w:pPr>
        <w:pStyle w:val="PL"/>
      </w:pPr>
      <w:r>
        <w:t xml:space="preserve">          $ref: 'TS29572_Nlmf_Location.yaml#/components/schemas/LocationQoS'</w:t>
      </w:r>
    </w:p>
    <w:p w14:paraId="65273606" w14:textId="77777777" w:rsidR="00D444E7" w:rsidRDefault="00D444E7" w:rsidP="00D444E7">
      <w:pPr>
        <w:pStyle w:val="PL"/>
      </w:pPr>
      <w:r>
        <w:t xml:space="preserve">        supportedGADShapes:</w:t>
      </w:r>
    </w:p>
    <w:p w14:paraId="2C5061B1" w14:textId="77777777" w:rsidR="00D444E7" w:rsidRDefault="00D444E7" w:rsidP="00D444E7">
      <w:pPr>
        <w:pStyle w:val="PL"/>
      </w:pPr>
      <w:r>
        <w:t xml:space="preserve">          type: array</w:t>
      </w:r>
    </w:p>
    <w:p w14:paraId="22C09127" w14:textId="77777777" w:rsidR="00D444E7" w:rsidRDefault="00D444E7" w:rsidP="00D444E7">
      <w:pPr>
        <w:pStyle w:val="PL"/>
      </w:pPr>
      <w:r>
        <w:t xml:space="preserve">          items:</w:t>
      </w:r>
    </w:p>
    <w:p w14:paraId="508D5471" w14:textId="77777777" w:rsidR="00D444E7" w:rsidRDefault="00D444E7" w:rsidP="00D444E7">
      <w:pPr>
        <w:pStyle w:val="PL"/>
      </w:pPr>
      <w:r>
        <w:t xml:space="preserve">            $ref: 'TS29572_Nlmf_Location.yaml#/components/schemas/SupportedGADShapes'</w:t>
      </w:r>
    </w:p>
    <w:p w14:paraId="58ED53A2" w14:textId="77777777" w:rsidR="00D444E7" w:rsidRDefault="00D444E7" w:rsidP="00D444E7">
      <w:pPr>
        <w:pStyle w:val="PL"/>
      </w:pPr>
      <w:r>
        <w:t xml:space="preserve">          minItems: 1</w:t>
      </w:r>
    </w:p>
    <w:p w14:paraId="23AE4CDD" w14:textId="77777777" w:rsidR="00D444E7" w:rsidRDefault="00D444E7" w:rsidP="00D444E7">
      <w:pPr>
        <w:pStyle w:val="PL"/>
      </w:pPr>
      <w:r>
        <w:t xml:space="preserve">        serviceIdentity:</w:t>
      </w:r>
    </w:p>
    <w:p w14:paraId="70C77A0C" w14:textId="77777777" w:rsidR="00D444E7" w:rsidRDefault="00D444E7" w:rsidP="00D444E7">
      <w:pPr>
        <w:pStyle w:val="PL"/>
      </w:pPr>
      <w:r>
        <w:t xml:space="preserve">          $ref: '#/components/schemas/ServiceIdentity'</w:t>
      </w:r>
    </w:p>
    <w:p w14:paraId="2FA20E4E" w14:textId="77777777" w:rsidR="00D444E7" w:rsidRDefault="00D444E7" w:rsidP="00D444E7">
      <w:pPr>
        <w:pStyle w:val="PL"/>
      </w:pPr>
      <w:r>
        <w:t xml:space="preserve">        serviceCoverage:</w:t>
      </w:r>
    </w:p>
    <w:p w14:paraId="770B8832" w14:textId="77777777" w:rsidR="00D444E7" w:rsidRDefault="00D444E7" w:rsidP="00D444E7">
      <w:pPr>
        <w:pStyle w:val="PL"/>
      </w:pPr>
      <w:r>
        <w:t xml:space="preserve">          type: array</w:t>
      </w:r>
    </w:p>
    <w:p w14:paraId="1074D968" w14:textId="77777777" w:rsidR="00D444E7" w:rsidRDefault="00D444E7" w:rsidP="00D444E7">
      <w:pPr>
        <w:pStyle w:val="PL"/>
      </w:pPr>
      <w:r>
        <w:t xml:space="preserve">          items:</w:t>
      </w:r>
    </w:p>
    <w:p w14:paraId="6DC52C57" w14:textId="77777777" w:rsidR="00D444E7" w:rsidRDefault="00D444E7" w:rsidP="00D444E7">
      <w:pPr>
        <w:pStyle w:val="PL"/>
      </w:pPr>
      <w:r>
        <w:t xml:space="preserve">            $ref: '#/components/schemas/E164CountryCodeOfGeographicArea'</w:t>
      </w:r>
    </w:p>
    <w:p w14:paraId="40430356" w14:textId="77777777" w:rsidR="00D444E7" w:rsidRDefault="00D444E7" w:rsidP="00D444E7">
      <w:pPr>
        <w:pStyle w:val="PL"/>
      </w:pPr>
      <w:r>
        <w:t xml:space="preserve">          minItems: 1</w:t>
      </w:r>
    </w:p>
    <w:p w14:paraId="65E3CC49" w14:textId="77777777" w:rsidR="00D444E7" w:rsidRDefault="00D444E7" w:rsidP="00D444E7">
      <w:pPr>
        <w:pStyle w:val="PL"/>
      </w:pPr>
      <w:r>
        <w:t xml:space="preserve">        ldrType:</w:t>
      </w:r>
    </w:p>
    <w:p w14:paraId="6F2108C0" w14:textId="77777777" w:rsidR="00D444E7" w:rsidRDefault="00D444E7" w:rsidP="00D444E7">
      <w:pPr>
        <w:pStyle w:val="PL"/>
      </w:pPr>
      <w:r>
        <w:t xml:space="preserve">          $ref: 'TS29572_Nlmf_Location.yaml#/components/schemas/LdrType'</w:t>
      </w:r>
    </w:p>
    <w:p w14:paraId="61598DBB" w14:textId="77777777" w:rsidR="00D444E7" w:rsidRDefault="00D444E7" w:rsidP="00D444E7">
      <w:pPr>
        <w:pStyle w:val="PL"/>
      </w:pPr>
      <w:r>
        <w:t xml:space="preserve">        periodicEventInfo:</w:t>
      </w:r>
    </w:p>
    <w:p w14:paraId="439F32FF" w14:textId="77777777" w:rsidR="00D444E7" w:rsidRDefault="00D444E7" w:rsidP="00D444E7">
      <w:pPr>
        <w:pStyle w:val="PL"/>
      </w:pPr>
      <w:r>
        <w:lastRenderedPageBreak/>
        <w:t xml:space="preserve">          $ref: 'TS29572_Nlmf_Location.yaml#/components/schemas/PeriodicEventInfo'</w:t>
      </w:r>
    </w:p>
    <w:p w14:paraId="4D744856" w14:textId="77777777" w:rsidR="00D444E7" w:rsidRDefault="00D444E7" w:rsidP="00D444E7">
      <w:pPr>
        <w:pStyle w:val="PL"/>
      </w:pPr>
      <w:r>
        <w:t xml:space="preserve">        areaEventInfo:</w:t>
      </w:r>
    </w:p>
    <w:p w14:paraId="0107F412" w14:textId="77777777" w:rsidR="00D444E7" w:rsidRDefault="00D444E7" w:rsidP="00D444E7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92B0E70" w14:textId="77777777" w:rsidR="00D444E7" w:rsidRDefault="00D444E7" w:rsidP="00D444E7">
      <w:pPr>
        <w:pStyle w:val="PL"/>
      </w:pPr>
      <w:r>
        <w:t xml:space="preserve">        motionEventInfo:</w:t>
      </w:r>
    </w:p>
    <w:p w14:paraId="73D5A57E" w14:textId="77777777" w:rsidR="00D444E7" w:rsidRDefault="00D444E7" w:rsidP="00D444E7">
      <w:pPr>
        <w:pStyle w:val="PL"/>
      </w:pPr>
      <w:r>
        <w:t xml:space="preserve">          $ref: 'TS29572_Nlmf_Location.yaml#/components/schemas/MotionEventInfo'</w:t>
      </w:r>
    </w:p>
    <w:p w14:paraId="663AD110" w14:textId="77777777" w:rsidR="00D444E7" w:rsidRDefault="00D444E7" w:rsidP="00D444E7">
      <w:pPr>
        <w:pStyle w:val="PL"/>
      </w:pPr>
      <w:r>
        <w:t xml:space="preserve">        ldrReference:</w:t>
      </w:r>
    </w:p>
    <w:p w14:paraId="797345D3" w14:textId="77777777" w:rsidR="00D444E7" w:rsidRDefault="00D444E7" w:rsidP="00D444E7">
      <w:pPr>
        <w:pStyle w:val="PL"/>
      </w:pPr>
      <w:r>
        <w:t xml:space="preserve">          $ref: 'TS29572_Nlmf_Location.yaml#/components/schemas/LdrReference'</w:t>
      </w:r>
    </w:p>
    <w:p w14:paraId="564AA8E3" w14:textId="77777777" w:rsidR="00D444E7" w:rsidRDefault="00D444E7" w:rsidP="00D444E7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093DE269" w14:textId="77777777" w:rsidR="00D444E7" w:rsidRDefault="00D444E7" w:rsidP="00D444E7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62396BC" w14:textId="77777777" w:rsidR="00D444E7" w:rsidRDefault="00D444E7" w:rsidP="00D444E7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3E5A73CD" w14:textId="77777777" w:rsidR="00D444E7" w:rsidRPr="006306AB" w:rsidRDefault="00D444E7" w:rsidP="00D444E7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F196095" w14:textId="77777777" w:rsidR="00D444E7" w:rsidRDefault="00D444E7" w:rsidP="00D444E7">
      <w:pPr>
        <w:pStyle w:val="PL"/>
      </w:pPr>
      <w:r>
        <w:t xml:space="preserve">        externalClientIdentification:</w:t>
      </w:r>
    </w:p>
    <w:p w14:paraId="7B9AF730" w14:textId="77777777" w:rsidR="00D444E7" w:rsidRDefault="00D444E7" w:rsidP="00D444E7">
      <w:pPr>
        <w:pStyle w:val="PL"/>
      </w:pPr>
      <w:r>
        <w:t xml:space="preserve">          $ref: '#/components/schemas/ExternalClientIdentification'</w:t>
      </w:r>
    </w:p>
    <w:p w14:paraId="0309DC16" w14:textId="77777777" w:rsidR="00D444E7" w:rsidRDefault="00D444E7" w:rsidP="00D444E7">
      <w:pPr>
        <w:pStyle w:val="PL"/>
      </w:pPr>
      <w:r>
        <w:t xml:space="preserve">        afId:</w:t>
      </w:r>
    </w:p>
    <w:p w14:paraId="2C4CDDFB" w14:textId="77777777" w:rsidR="00D444E7" w:rsidRDefault="00D444E7" w:rsidP="00D444E7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1BECC38D" w14:textId="77777777" w:rsidR="00D444E7" w:rsidRDefault="00D444E7" w:rsidP="00D444E7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6516A8C6" w14:textId="77777777" w:rsidR="00D444E7" w:rsidRDefault="00D444E7" w:rsidP="00D444E7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3155A8BE" w14:textId="77777777" w:rsidR="00D444E7" w:rsidRDefault="00D444E7" w:rsidP="00D444E7">
      <w:pPr>
        <w:pStyle w:val="PL"/>
      </w:pPr>
      <w:r>
        <w:t xml:space="preserve">        lcsServiceType:</w:t>
      </w:r>
    </w:p>
    <w:p w14:paraId="3E3761AE" w14:textId="77777777" w:rsidR="00D444E7" w:rsidRPr="00BA2A2E" w:rsidRDefault="00D444E7" w:rsidP="00D444E7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6DAB3630" w14:textId="77777777" w:rsidR="00D444E7" w:rsidRDefault="00D444E7" w:rsidP="00D444E7">
      <w:pPr>
        <w:pStyle w:val="PL"/>
      </w:pPr>
      <w:r>
        <w:t xml:space="preserve">        velocityRequested:</w:t>
      </w:r>
    </w:p>
    <w:p w14:paraId="5C4AB171" w14:textId="77777777" w:rsidR="00D444E7" w:rsidRDefault="00D444E7" w:rsidP="00D444E7">
      <w:pPr>
        <w:pStyle w:val="PL"/>
      </w:pPr>
      <w:r>
        <w:t xml:space="preserve">          $ref: 'TS29572_Nlmf_Location.yaml#/components/schemas/VelocityRequested'</w:t>
      </w:r>
    </w:p>
    <w:p w14:paraId="38862C5E" w14:textId="77777777" w:rsidR="00D444E7" w:rsidRDefault="00D444E7" w:rsidP="00D444E7">
      <w:pPr>
        <w:pStyle w:val="PL"/>
      </w:pPr>
      <w:r>
        <w:t xml:space="preserve">        priority:</w:t>
      </w:r>
    </w:p>
    <w:p w14:paraId="0E60F6B5" w14:textId="77777777" w:rsidR="00D444E7" w:rsidRDefault="00D444E7" w:rsidP="00D444E7">
      <w:pPr>
        <w:pStyle w:val="PL"/>
      </w:pPr>
      <w:r>
        <w:t xml:space="preserve">          $ref: 'TS29572_Nlmf_Location.yaml#/components/schemas/LcsPriority'</w:t>
      </w:r>
    </w:p>
    <w:p w14:paraId="38E52817" w14:textId="77777777" w:rsidR="00D444E7" w:rsidRDefault="00D444E7" w:rsidP="00D444E7">
      <w:pPr>
        <w:pStyle w:val="PL"/>
      </w:pPr>
      <w:r>
        <w:t xml:space="preserve">        locationTypeRequested:</w:t>
      </w:r>
    </w:p>
    <w:p w14:paraId="4A3FC5E2" w14:textId="77777777" w:rsidR="00D444E7" w:rsidRDefault="00D444E7" w:rsidP="00D444E7">
      <w:pPr>
        <w:pStyle w:val="PL"/>
      </w:pPr>
      <w:r>
        <w:t xml:space="preserve">          $ref: '#/components/schemas/LocationTypeRequested'</w:t>
      </w:r>
    </w:p>
    <w:p w14:paraId="0B974C8A" w14:textId="77777777" w:rsidR="00D444E7" w:rsidRDefault="00D444E7" w:rsidP="00D444E7">
      <w:pPr>
        <w:pStyle w:val="PL"/>
      </w:pPr>
      <w:r>
        <w:t xml:space="preserve">        maximumAgeOfLocationEstimate:</w:t>
      </w:r>
    </w:p>
    <w:p w14:paraId="46601104" w14:textId="77777777" w:rsidR="00D444E7" w:rsidRDefault="00D444E7" w:rsidP="00D444E7">
      <w:pPr>
        <w:pStyle w:val="PL"/>
      </w:pPr>
      <w:r>
        <w:t xml:space="preserve">          $ref: 'TS29572_Nlmf_Location.yaml#/components/schemas/AgeOfLocationEstimate'</w:t>
      </w:r>
    </w:p>
    <w:p w14:paraId="6E7999D9" w14:textId="77777777" w:rsidR="00D444E7" w:rsidRDefault="00D444E7" w:rsidP="00D444E7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4A0FFA0A" w14:textId="77777777" w:rsidR="00D444E7" w:rsidRDefault="00D444E7" w:rsidP="00D444E7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61F83429" w14:textId="77777777" w:rsidR="00D444E7" w:rsidRDefault="00D444E7" w:rsidP="00D444E7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09F603A1" w14:textId="77777777" w:rsidR="00D444E7" w:rsidRDefault="00D444E7" w:rsidP="00D444E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3DF5FF32" w14:textId="77777777" w:rsidR="00D444E7" w:rsidRDefault="00D444E7" w:rsidP="00D444E7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214BF47D" w14:textId="77777777" w:rsidR="00D444E7" w:rsidRDefault="00D444E7" w:rsidP="00D444E7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79EF1249" w14:textId="77777777" w:rsidR="00D444E7" w:rsidRPr="000C2AC0" w:rsidRDefault="00D444E7" w:rsidP="00D444E7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639D612B" w14:textId="77777777" w:rsidR="00D444E7" w:rsidRPr="000C2AC0" w:rsidRDefault="00D444E7" w:rsidP="00D444E7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7A5A921" w14:textId="77777777" w:rsidR="00D444E7" w:rsidRDefault="00D444E7" w:rsidP="00D444E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9563028" w14:textId="77777777" w:rsidR="00D444E7" w:rsidRDefault="00D444E7" w:rsidP="00D444E7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1A8227DB" w14:textId="77777777" w:rsidR="00D444E7" w:rsidRDefault="00D444E7" w:rsidP="00D444E7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0E3FAE50" w14:textId="77777777" w:rsidR="00D444E7" w:rsidRDefault="00D444E7" w:rsidP="00D444E7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3C0EFDEB" w14:textId="77777777" w:rsidR="00D444E7" w:rsidRDefault="00D444E7" w:rsidP="00D444E7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262FE575" w14:textId="77777777" w:rsidR="00D444E7" w:rsidRDefault="00D444E7" w:rsidP="00D444E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16827F1D" w14:textId="77777777" w:rsidR="00D444E7" w:rsidRDefault="00D444E7" w:rsidP="00D444E7">
      <w:pPr>
        <w:pStyle w:val="PL"/>
      </w:pPr>
      <w:r>
        <w:t xml:space="preserve">          $ref: 'TS29572_Nlmf_Location.yaml#/components/schemas/GeographicArea'</w:t>
      </w:r>
    </w:p>
    <w:p w14:paraId="27534B8F" w14:textId="77777777" w:rsidR="00D444E7" w:rsidRDefault="00D444E7" w:rsidP="00D444E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186867D" w14:textId="77777777" w:rsidR="00D444E7" w:rsidRDefault="00D444E7" w:rsidP="00D444E7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60E24592" w14:textId="77777777" w:rsidR="00D444E7" w:rsidRDefault="00D444E7" w:rsidP="00D444E7">
      <w:pPr>
        <w:pStyle w:val="PL"/>
      </w:pPr>
      <w:r>
        <w:t xml:space="preserve">            - $ref: '#/components/schemas/ReportingInd'</w:t>
      </w:r>
    </w:p>
    <w:p w14:paraId="6393DBE9" w14:textId="77777777" w:rsidR="00D444E7" w:rsidRDefault="00D444E7" w:rsidP="00D444E7">
      <w:pPr>
        <w:pStyle w:val="PL"/>
      </w:pPr>
      <w:r w:rsidRPr="00331708">
        <w:t xml:space="preserve">          default: POSITIVE_SENSE</w:t>
      </w:r>
    </w:p>
    <w:p w14:paraId="3A686CBC" w14:textId="77777777" w:rsidR="00D444E7" w:rsidRDefault="00D444E7" w:rsidP="00D444E7">
      <w:pPr>
        <w:pStyle w:val="PL"/>
      </w:pPr>
      <w:r>
        <w:t xml:space="preserve">        integrityRequirements:</w:t>
      </w:r>
    </w:p>
    <w:p w14:paraId="53204223" w14:textId="77777777" w:rsidR="00D444E7" w:rsidRPr="004375A7" w:rsidRDefault="00D444E7" w:rsidP="00D444E7">
      <w:pPr>
        <w:pStyle w:val="PL"/>
        <w:rPr>
          <w:lang w:val="en-US"/>
        </w:rPr>
      </w:pPr>
      <w:r>
        <w:t xml:space="preserve">          $ref: '#/components/schemas/IntegrityRequirements'</w:t>
      </w:r>
    </w:p>
    <w:p w14:paraId="6A4182AF" w14:textId="77777777" w:rsidR="00614D06" w:rsidRPr="004375A7" w:rsidRDefault="00614D06" w:rsidP="00614D06">
      <w:pPr>
        <w:pStyle w:val="PL"/>
        <w:rPr>
          <w:lang w:val="en-US"/>
        </w:rPr>
      </w:pPr>
      <w:r>
        <w:t xml:space="preserve">          $ref: '#/components/schemas/IntegrityRequirements'</w:t>
      </w:r>
    </w:p>
    <w:p w14:paraId="6E3F57E7" w14:textId="77777777" w:rsidR="00614D06" w:rsidRDefault="00614D06" w:rsidP="00614D06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0F1C1B14" w14:textId="77777777" w:rsidR="00614D06" w:rsidRDefault="00614D06" w:rsidP="00614D06">
      <w:pPr>
        <w:pStyle w:val="PL"/>
      </w:pPr>
      <w:r>
        <w:t xml:space="preserve">          type: array</w:t>
      </w:r>
    </w:p>
    <w:p w14:paraId="44477FF1" w14:textId="77777777" w:rsidR="00614D06" w:rsidRDefault="00614D06" w:rsidP="00614D06">
      <w:pPr>
        <w:pStyle w:val="PL"/>
      </w:pPr>
      <w:r>
        <w:t xml:space="preserve">          items:</w:t>
      </w:r>
    </w:p>
    <w:p w14:paraId="06042ACE" w14:textId="77777777" w:rsidR="00614D06" w:rsidRDefault="00614D06" w:rsidP="00614D06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68EAC3AD" w14:textId="77777777" w:rsidR="00614D06" w:rsidRPr="003B2883" w:rsidRDefault="00614D06" w:rsidP="00614D06">
      <w:pPr>
        <w:pStyle w:val="PL"/>
      </w:pPr>
      <w:r>
        <w:t xml:space="preserve">          minItems: 1</w:t>
      </w:r>
    </w:p>
    <w:p w14:paraId="1161AF73" w14:textId="77777777" w:rsidR="00614D06" w:rsidRDefault="00614D06" w:rsidP="00614D06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6B947BF5" w14:textId="77777777" w:rsidR="00614D06" w:rsidRDefault="00614D06" w:rsidP="00614D06">
      <w:pPr>
        <w:pStyle w:val="PL"/>
      </w:pPr>
      <w:r>
        <w:t xml:space="preserve">          type: array</w:t>
      </w:r>
    </w:p>
    <w:p w14:paraId="3A645426" w14:textId="77777777" w:rsidR="00614D06" w:rsidRDefault="00614D06" w:rsidP="00614D06">
      <w:pPr>
        <w:pStyle w:val="PL"/>
      </w:pPr>
      <w:r>
        <w:t xml:space="preserve">          items:</w:t>
      </w:r>
    </w:p>
    <w:p w14:paraId="35FD103E" w14:textId="77777777" w:rsidR="00614D06" w:rsidRDefault="00614D06" w:rsidP="00614D06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</w:t>
      </w:r>
      <w:r w:rsidRPr="003B2883">
        <w:t>/</w:t>
      </w:r>
      <w:r w:rsidRPr="00942DE4">
        <w:t>RelatedUE</w:t>
      </w:r>
      <w:r w:rsidRPr="003B2883">
        <w:t>'</w:t>
      </w:r>
    </w:p>
    <w:p w14:paraId="4864FD94" w14:textId="77777777" w:rsidR="00614D06" w:rsidRPr="00613CC8" w:rsidRDefault="00614D06" w:rsidP="00614D06">
      <w:pPr>
        <w:pStyle w:val="PL"/>
        <w:rPr>
          <w:lang w:eastAsia="zh-CN"/>
        </w:rPr>
      </w:pPr>
      <w:r>
        <w:t xml:space="preserve">          minItems: 1</w:t>
      </w:r>
    </w:p>
    <w:p w14:paraId="6560F58C" w14:textId="77777777" w:rsidR="00614D06" w:rsidRDefault="00614D06" w:rsidP="00614D06">
      <w:pPr>
        <w:pStyle w:val="PL"/>
      </w:pPr>
    </w:p>
    <w:p w14:paraId="53B8F372" w14:textId="77777777" w:rsidR="00614D06" w:rsidRDefault="00614D06" w:rsidP="00614D06">
      <w:pPr>
        <w:pStyle w:val="PL"/>
        <w:rPr>
          <w:lang w:val="en-US"/>
        </w:rPr>
      </w:pPr>
    </w:p>
    <w:p w14:paraId="7960325B" w14:textId="77777777" w:rsidR="00614D06" w:rsidRDefault="00614D06" w:rsidP="00614D06">
      <w:pPr>
        <w:pStyle w:val="PL"/>
      </w:pPr>
      <w:r w:rsidRPr="003B2883">
        <w:t xml:space="preserve">    </w:t>
      </w:r>
      <w:r>
        <w:rPr>
          <w:lang w:eastAsia="zh-CN"/>
        </w:rPr>
        <w:t>LocationDataExt</w:t>
      </w:r>
      <w:r w:rsidRPr="003B2883">
        <w:t>:</w:t>
      </w:r>
    </w:p>
    <w:p w14:paraId="7A78B402" w14:textId="77777777" w:rsidR="00614D06" w:rsidRDefault="00614D06" w:rsidP="00614D0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00EE5">
        <w:rPr>
          <w:lang w:eastAsia="zh-CN"/>
        </w:rPr>
        <w:t xml:space="preserve">Extended </w:t>
      </w:r>
      <w:r>
        <w:rPr>
          <w:lang w:eastAsia="zh-CN"/>
        </w:rPr>
        <w:t>Location</w:t>
      </w:r>
      <w:r w:rsidRPr="00E00EE5">
        <w:rPr>
          <w:lang w:eastAsia="zh-CN"/>
        </w:rPr>
        <w:t xml:space="preserve"> Data for UEs</w:t>
      </w:r>
    </w:p>
    <w:p w14:paraId="039EA0C0" w14:textId="77777777" w:rsidR="00614D06" w:rsidRDefault="00614D06" w:rsidP="00614D06">
      <w:pPr>
        <w:pStyle w:val="PL"/>
      </w:pPr>
      <w:r>
        <w:t xml:space="preserve">      allOf:</w:t>
      </w:r>
    </w:p>
    <w:p w14:paraId="77898824" w14:textId="77777777" w:rsidR="00614D06" w:rsidRDefault="00614D06" w:rsidP="00614D06">
      <w:pPr>
        <w:pStyle w:val="PL"/>
      </w:pPr>
      <w:r>
        <w:t xml:space="preserve">        - </w:t>
      </w:r>
      <w:r w:rsidRPr="00D65A82">
        <w:t>$ref: '#/components/schemas/</w:t>
      </w:r>
      <w:r>
        <w:rPr>
          <w:lang w:eastAsia="zh-CN"/>
        </w:rPr>
        <w:t>LocationData</w:t>
      </w:r>
      <w:r w:rsidRPr="00D65A82">
        <w:t>'</w:t>
      </w:r>
    </w:p>
    <w:p w14:paraId="7238B53A" w14:textId="77777777" w:rsidR="00614D06" w:rsidRDefault="00614D06" w:rsidP="00614D06">
      <w:pPr>
        <w:pStyle w:val="PL"/>
      </w:pPr>
      <w:r>
        <w:t xml:space="preserve">        - </w:t>
      </w:r>
      <w:r w:rsidRPr="00D65A82">
        <w:t>$ref: '#/components/schemas/</w:t>
      </w:r>
      <w:r>
        <w:t>Add</w:t>
      </w:r>
      <w:r>
        <w:rPr>
          <w:lang w:eastAsia="zh-CN"/>
        </w:rPr>
        <w:t>LocationDatas</w:t>
      </w:r>
      <w:r w:rsidRPr="00D65A82">
        <w:t>'</w:t>
      </w:r>
    </w:p>
    <w:p w14:paraId="048D5E7F" w14:textId="77777777" w:rsidR="00614D06" w:rsidRDefault="00614D06" w:rsidP="00614D06">
      <w:pPr>
        <w:pStyle w:val="PL"/>
        <w:rPr>
          <w:lang w:val="en-US"/>
        </w:rPr>
      </w:pPr>
    </w:p>
    <w:p w14:paraId="3E6EDB52" w14:textId="77777777" w:rsidR="00614D06" w:rsidRDefault="00614D06" w:rsidP="00614D06">
      <w:pPr>
        <w:pStyle w:val="PL"/>
      </w:pPr>
    </w:p>
    <w:p w14:paraId="1AC84C4B" w14:textId="3DE0A092" w:rsidR="00D444E7" w:rsidRDefault="00614D06" w:rsidP="00614D06">
      <w:pPr>
        <w:pStyle w:val="PL"/>
      </w:pPr>
      <w:r>
        <w:t xml:space="preserve">    LocationData:</w:t>
      </w:r>
      <w:r w:rsidR="00D444E7">
        <w:t>:</w:t>
      </w:r>
    </w:p>
    <w:p w14:paraId="4EF2C074" w14:textId="77777777" w:rsidR="007B2896" w:rsidRDefault="007B2896" w:rsidP="007B289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response parameters in ProvideLocation service operation</w:t>
      </w:r>
    </w:p>
    <w:p w14:paraId="51CDFF33" w14:textId="77777777" w:rsidR="007B2896" w:rsidRDefault="007B2896" w:rsidP="007B2896">
      <w:pPr>
        <w:pStyle w:val="PL"/>
      </w:pPr>
      <w:r>
        <w:t xml:space="preserve">      type: object</w:t>
      </w:r>
    </w:p>
    <w:p w14:paraId="66C4384B" w14:textId="77777777" w:rsidR="007B2896" w:rsidRDefault="007B2896" w:rsidP="007B2896">
      <w:pPr>
        <w:pStyle w:val="PL"/>
      </w:pPr>
      <w:r>
        <w:t xml:space="preserve">      properties:</w:t>
      </w:r>
    </w:p>
    <w:p w14:paraId="10B07D40" w14:textId="77777777" w:rsidR="007B2896" w:rsidRDefault="007B2896" w:rsidP="007B2896">
      <w:pPr>
        <w:pStyle w:val="PL"/>
      </w:pPr>
      <w:r>
        <w:t xml:space="preserve">        gpsi:</w:t>
      </w:r>
    </w:p>
    <w:p w14:paraId="5DC1B838" w14:textId="77777777" w:rsidR="007B2896" w:rsidRDefault="007B2896" w:rsidP="007B2896">
      <w:pPr>
        <w:pStyle w:val="PL"/>
      </w:pPr>
      <w:r>
        <w:t xml:space="preserve">          $ref: 'TS29571_CommonData.yaml#/components/schemas/Gpsi'</w:t>
      </w:r>
    </w:p>
    <w:p w14:paraId="6BC5307B" w14:textId="77777777" w:rsidR="007B2896" w:rsidRDefault="007B2896" w:rsidP="007B2896">
      <w:pPr>
        <w:pStyle w:val="PL"/>
      </w:pPr>
      <w:r>
        <w:t xml:space="preserve">        supi:</w:t>
      </w:r>
    </w:p>
    <w:p w14:paraId="06E1CD5B" w14:textId="77777777" w:rsidR="007B2896" w:rsidRDefault="007B2896" w:rsidP="007B2896">
      <w:pPr>
        <w:pStyle w:val="PL"/>
      </w:pPr>
      <w:r>
        <w:t xml:space="preserve">          $ref: 'TS29571_CommonData.yaml#/components/schemas/Supi'</w:t>
      </w:r>
    </w:p>
    <w:p w14:paraId="1F8FDA7A" w14:textId="77777777" w:rsidR="007B2896" w:rsidRDefault="007B2896" w:rsidP="007B2896">
      <w:pPr>
        <w:pStyle w:val="PL"/>
      </w:pPr>
      <w:r>
        <w:t xml:space="preserve">        locationEstimate:</w:t>
      </w:r>
    </w:p>
    <w:p w14:paraId="6CBD398F" w14:textId="77777777" w:rsidR="007B2896" w:rsidRDefault="007B2896" w:rsidP="007B2896">
      <w:pPr>
        <w:pStyle w:val="PL"/>
      </w:pPr>
      <w:r>
        <w:t xml:space="preserve">          $ref: 'TS29572_Nlmf_Location.yaml#/components/schemas/GeographicArea'</w:t>
      </w:r>
    </w:p>
    <w:p w14:paraId="3256087A" w14:textId="77777777" w:rsidR="007B2896" w:rsidRDefault="007B2896" w:rsidP="007B2896">
      <w:pPr>
        <w:pStyle w:val="PL"/>
      </w:pPr>
      <w:r>
        <w:lastRenderedPageBreak/>
        <w:t xml:space="preserve">        civicAddress:</w:t>
      </w:r>
    </w:p>
    <w:p w14:paraId="29900EF5" w14:textId="77777777" w:rsidR="007B2896" w:rsidRDefault="007B2896" w:rsidP="007B2896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169A904B" w14:textId="77777777" w:rsidR="007B2896" w:rsidRPr="009A038E" w:rsidRDefault="007B2896" w:rsidP="007B2896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429E4511" w14:textId="77777777" w:rsidR="007B2896" w:rsidRDefault="007B2896" w:rsidP="007B2896">
      <w:pPr>
        <w:pStyle w:val="PL"/>
      </w:pPr>
      <w:r w:rsidRPr="009A038E">
        <w:rPr>
          <w:lang w:val="en-US"/>
        </w:rPr>
        <w:t xml:space="preserve">          $ref: 'TS29572_Nlmf_Location.yaml#/components/schemas/</w:t>
      </w:r>
      <w:r>
        <w:rPr>
          <w:rFonts w:hint="eastAsia"/>
          <w:lang w:val="en-US" w:eastAsia="zh-CN"/>
        </w:rPr>
        <w:t>Local</w:t>
      </w:r>
      <w:r w:rsidRPr="009A038E">
        <w:rPr>
          <w:lang w:val="en-US"/>
        </w:rPr>
        <w:t>Area'</w:t>
      </w:r>
    </w:p>
    <w:p w14:paraId="4CCC8361" w14:textId="77777777" w:rsidR="007B2896" w:rsidRDefault="007B2896" w:rsidP="007B2896">
      <w:pPr>
        <w:pStyle w:val="PL"/>
      </w:pPr>
      <w:r>
        <w:t xml:space="preserve">        ageOfLocationEstimate:</w:t>
      </w:r>
    </w:p>
    <w:p w14:paraId="5CD8F0C9" w14:textId="77777777" w:rsidR="007B2896" w:rsidRDefault="007B2896" w:rsidP="007B2896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099A32FA" w14:textId="77777777" w:rsidR="007B2896" w:rsidRDefault="007B2896" w:rsidP="007B2896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BA26022" w14:textId="77777777" w:rsidR="007B2896" w:rsidRDefault="007B2896" w:rsidP="007B2896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1F4EE4DA" w14:textId="77777777" w:rsidR="007B2896" w:rsidRDefault="007B2896" w:rsidP="007B2896">
      <w:pPr>
        <w:pStyle w:val="PL"/>
      </w:pPr>
      <w:r>
        <w:t xml:space="preserve">        positioningDataList:</w:t>
      </w:r>
    </w:p>
    <w:p w14:paraId="30AE3346" w14:textId="77777777" w:rsidR="007B2896" w:rsidRDefault="007B2896" w:rsidP="007B2896">
      <w:pPr>
        <w:pStyle w:val="PL"/>
      </w:pPr>
      <w:r>
        <w:t xml:space="preserve">          type: array</w:t>
      </w:r>
    </w:p>
    <w:p w14:paraId="25F1C120" w14:textId="77777777" w:rsidR="007B2896" w:rsidRDefault="007B2896" w:rsidP="007B2896">
      <w:pPr>
        <w:pStyle w:val="PL"/>
      </w:pPr>
      <w:r>
        <w:t xml:space="preserve">          items:</w:t>
      </w:r>
    </w:p>
    <w:p w14:paraId="468AA10C" w14:textId="77777777" w:rsidR="007B2896" w:rsidRDefault="007B2896" w:rsidP="007B2896">
      <w:pPr>
        <w:pStyle w:val="PL"/>
      </w:pPr>
      <w:r>
        <w:t xml:space="preserve">            $ref: 'TS29572_Nlmf_Location.yaml#/components/schemas/PositioningMethodAndUsage'</w:t>
      </w:r>
    </w:p>
    <w:p w14:paraId="4F511A95" w14:textId="77777777" w:rsidR="007B2896" w:rsidRDefault="007B2896" w:rsidP="007B2896">
      <w:pPr>
        <w:pStyle w:val="PL"/>
      </w:pPr>
      <w:r>
        <w:t xml:space="preserve">          minItems: 1</w:t>
      </w:r>
    </w:p>
    <w:p w14:paraId="75759C12" w14:textId="77777777" w:rsidR="007B2896" w:rsidRDefault="007B2896" w:rsidP="007B2896">
      <w:pPr>
        <w:pStyle w:val="PL"/>
      </w:pPr>
      <w:r>
        <w:t xml:space="preserve">        gnssPositioningDataList:</w:t>
      </w:r>
    </w:p>
    <w:p w14:paraId="3BF1457E" w14:textId="77777777" w:rsidR="007B2896" w:rsidRDefault="007B2896" w:rsidP="007B2896">
      <w:pPr>
        <w:pStyle w:val="PL"/>
      </w:pPr>
      <w:r>
        <w:t xml:space="preserve">          type: array</w:t>
      </w:r>
    </w:p>
    <w:p w14:paraId="3203BC6E" w14:textId="77777777" w:rsidR="007B2896" w:rsidRDefault="007B2896" w:rsidP="007B2896">
      <w:pPr>
        <w:pStyle w:val="PL"/>
      </w:pPr>
      <w:r>
        <w:t xml:space="preserve">          items:</w:t>
      </w:r>
    </w:p>
    <w:p w14:paraId="546090A4" w14:textId="77777777" w:rsidR="007B2896" w:rsidRDefault="007B2896" w:rsidP="007B2896">
      <w:pPr>
        <w:pStyle w:val="PL"/>
      </w:pPr>
      <w:r>
        <w:t xml:space="preserve">            $ref: 'TS29572_Nlmf_Location.yaml#/components/schemas/GnssPositioningMethodAndUsage'</w:t>
      </w:r>
    </w:p>
    <w:p w14:paraId="1799C4C3" w14:textId="77777777" w:rsidR="007B2896" w:rsidRDefault="007B2896" w:rsidP="007B2896">
      <w:pPr>
        <w:pStyle w:val="PL"/>
      </w:pPr>
      <w:r>
        <w:t xml:space="preserve">          minItems: 1</w:t>
      </w:r>
    </w:p>
    <w:p w14:paraId="011E36E0" w14:textId="77777777" w:rsidR="007B2896" w:rsidRDefault="007B2896" w:rsidP="007B2896">
      <w:pPr>
        <w:pStyle w:val="PL"/>
      </w:pPr>
      <w:r>
        <w:t xml:space="preserve">        accuracyFulfilmentIndicator:</w:t>
      </w:r>
    </w:p>
    <w:p w14:paraId="7F2BCE2B" w14:textId="77777777" w:rsidR="007B2896" w:rsidRDefault="007B2896" w:rsidP="007B2896">
      <w:pPr>
        <w:pStyle w:val="PL"/>
      </w:pPr>
      <w:r>
        <w:t xml:space="preserve">          $ref: 'TS29572_Nlmf_Location.yaml#/components/schemas/AccuracyFulfilmentIndicator'</w:t>
      </w:r>
    </w:p>
    <w:p w14:paraId="4E913A90" w14:textId="77777777" w:rsidR="007B2896" w:rsidRDefault="007B2896" w:rsidP="007B2896">
      <w:pPr>
        <w:pStyle w:val="PL"/>
      </w:pPr>
      <w:r>
        <w:t xml:space="preserve">        ueVelocity:</w:t>
      </w:r>
    </w:p>
    <w:p w14:paraId="34807DC1" w14:textId="77777777" w:rsidR="007B2896" w:rsidRDefault="007B2896" w:rsidP="007B2896">
      <w:pPr>
        <w:pStyle w:val="PL"/>
      </w:pPr>
      <w:r>
        <w:t xml:space="preserve">          $ref: 'TS29572_Nlmf_Location.yaml#/components/schemas/VelocityEstimate'</w:t>
      </w:r>
    </w:p>
    <w:p w14:paraId="40652DFB" w14:textId="77777777" w:rsidR="007B2896" w:rsidRDefault="007B2896" w:rsidP="007B2896">
      <w:pPr>
        <w:pStyle w:val="PL"/>
      </w:pPr>
      <w:r>
        <w:t xml:space="preserve">        ldrReference:</w:t>
      </w:r>
    </w:p>
    <w:p w14:paraId="04A1B9FF" w14:textId="77777777" w:rsidR="007B2896" w:rsidRDefault="007B2896" w:rsidP="007B2896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4B692DDF" w14:textId="77777777" w:rsidR="007B2896" w:rsidRPr="003B2883" w:rsidRDefault="007B2896" w:rsidP="007B2896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1D11B3BB" w14:textId="77777777" w:rsidR="007B2896" w:rsidRDefault="007B2896" w:rsidP="007B2896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B28E01B" w14:textId="77777777" w:rsidR="007B2896" w:rsidRPr="003B2883" w:rsidRDefault="007B2896" w:rsidP="007B2896">
      <w:pPr>
        <w:pStyle w:val="PL"/>
      </w:pPr>
      <w:r>
        <w:t xml:space="preserve">        </w:t>
      </w:r>
      <w:r w:rsidRPr="008E29B7">
        <w:t>servingLMFIdentification</w:t>
      </w:r>
      <w:r w:rsidRPr="003B2883">
        <w:t>:</w:t>
      </w:r>
    </w:p>
    <w:p w14:paraId="7A2A371C" w14:textId="77777777" w:rsidR="007B2896" w:rsidRDefault="007B2896" w:rsidP="007B2896">
      <w:pPr>
        <w:pStyle w:val="PL"/>
      </w:pPr>
      <w:r w:rsidRPr="003B2883">
        <w:t xml:space="preserve">          $ref: '</w:t>
      </w:r>
      <w:r>
        <w:t>TS29572_Nlmf_Location.yaml#/components/schemas/LMFIdentification</w:t>
      </w:r>
      <w:r w:rsidRPr="003B2883">
        <w:t>'</w:t>
      </w:r>
    </w:p>
    <w:p w14:paraId="40911C11" w14:textId="77777777" w:rsidR="007B2896" w:rsidRDefault="007B2896" w:rsidP="007B2896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19EE8B6C" w14:textId="77777777" w:rsidR="007B2896" w:rsidRDefault="007B2896" w:rsidP="007B2896">
      <w:pPr>
        <w:pStyle w:val="PL"/>
        <w:rPr>
          <w:lang w:eastAsia="zh-CN"/>
        </w:rPr>
      </w:pPr>
      <w:r w:rsidRPr="00EF4063">
        <w:t xml:space="preserve">          $ref: 'TS29518_Namf_Location.yaml#/components/schemas/LocationPrivacyVerResult'</w:t>
      </w:r>
    </w:p>
    <w:p w14:paraId="6F678081" w14:textId="77777777" w:rsidR="007B2896" w:rsidRDefault="007B2896" w:rsidP="007B2896">
      <w:pPr>
        <w:pStyle w:val="PL"/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70B9BFA2" w14:textId="77777777" w:rsidR="007B2896" w:rsidRDefault="007B2896" w:rsidP="007B2896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20F9A3E9" w14:textId="77777777" w:rsidR="007B2896" w:rsidRDefault="007B2896" w:rsidP="007B2896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411F771" w14:textId="77777777" w:rsidR="007B2896" w:rsidRDefault="007B2896" w:rsidP="007B2896">
      <w:pPr>
        <w:pStyle w:val="PL"/>
        <w:rPr>
          <w:lang w:eastAsia="zh-CN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604E5CB3" w14:textId="77777777" w:rsidR="007B2896" w:rsidRPr="003B2883" w:rsidRDefault="007B2896" w:rsidP="007B2896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r w:rsidRPr="003B2883">
        <w:t>:</w:t>
      </w:r>
    </w:p>
    <w:p w14:paraId="39473723" w14:textId="77777777" w:rsidR="007B2896" w:rsidRPr="00DA0C9A" w:rsidRDefault="007B2896" w:rsidP="007B2896">
      <w:pPr>
        <w:pStyle w:val="PL"/>
      </w:pPr>
      <w:r w:rsidRPr="003B2883">
        <w:t xml:space="preserve">          type: boolean</w:t>
      </w:r>
    </w:p>
    <w:p w14:paraId="7C1B1A12" w14:textId="77777777" w:rsidR="007B2896" w:rsidRPr="00DA0C9A" w:rsidRDefault="007B2896" w:rsidP="007B2896">
      <w:pPr>
        <w:pStyle w:val="PL"/>
      </w:pPr>
      <w:r>
        <w:t xml:space="preserve">          default: false</w:t>
      </w:r>
    </w:p>
    <w:p w14:paraId="36C41502" w14:textId="77777777" w:rsidR="007B2896" w:rsidRPr="004375A7" w:rsidRDefault="007B2896" w:rsidP="007B289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acceptedPeriodicEventInfo</w:t>
      </w:r>
      <w:r w:rsidRPr="004375A7">
        <w:rPr>
          <w:lang w:val="en-US"/>
        </w:rPr>
        <w:t>:</w:t>
      </w:r>
    </w:p>
    <w:p w14:paraId="1B66B9EE" w14:textId="77777777" w:rsidR="007B2896" w:rsidRDefault="007B2896" w:rsidP="007B28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4EF7AEE2" w14:textId="77777777" w:rsidR="007B2896" w:rsidRPr="00F83D6F" w:rsidRDefault="007B2896" w:rsidP="007B2896">
      <w:pPr>
        <w:pStyle w:val="PL"/>
        <w:rPr>
          <w:lang w:val="en-US"/>
        </w:rPr>
      </w:pPr>
      <w:r w:rsidRPr="00F83D6F">
        <w:rPr>
          <w:lang w:val="en-US"/>
        </w:rPr>
        <w:t xml:space="preserve">        haGnssMetrics:</w:t>
      </w:r>
    </w:p>
    <w:p w14:paraId="0EFD02A0" w14:textId="77777777" w:rsidR="007B2896" w:rsidRDefault="007B2896" w:rsidP="007B2896">
      <w:pPr>
        <w:pStyle w:val="PL"/>
        <w:rPr>
          <w:lang w:val="en-US"/>
        </w:rPr>
      </w:pPr>
      <w:r w:rsidRPr="00F83D6F">
        <w:rPr>
          <w:lang w:val="en-US"/>
        </w:rPr>
        <w:t xml:space="preserve">          $ref: 'TS29572_Nlmf_Location.yaml#/components/schemas/HighAccuracyGnssMetrics'</w:t>
      </w:r>
    </w:p>
    <w:p w14:paraId="1B5A6488" w14:textId="77777777" w:rsidR="007B2896" w:rsidRPr="00A6153B" w:rsidRDefault="007B2896" w:rsidP="007B2896">
      <w:pPr>
        <w:pStyle w:val="PL"/>
        <w:rPr>
          <w:lang w:val="en-US"/>
        </w:rPr>
      </w:pPr>
      <w:r w:rsidRPr="00A6153B">
        <w:rPr>
          <w:lang w:val="en-US"/>
        </w:rPr>
        <w:t xml:space="preserve">        losNlosMeasureInd:</w:t>
      </w:r>
    </w:p>
    <w:p w14:paraId="75CF75EB" w14:textId="77777777" w:rsidR="007B2896" w:rsidRPr="00C0738F" w:rsidRDefault="007B2896" w:rsidP="007B2896">
      <w:pPr>
        <w:pStyle w:val="PL"/>
      </w:pPr>
      <w:r w:rsidRPr="00A6153B">
        <w:rPr>
          <w:lang w:val="en-US"/>
        </w:rPr>
        <w:t xml:space="preserve">          $ref: 'TS29572_Nlmf_Location.yaml#/components/schemas/LosNlosMeasureInd'</w:t>
      </w:r>
    </w:p>
    <w:p w14:paraId="32EBA146" w14:textId="77777777" w:rsidR="007B2896" w:rsidRDefault="007B2896" w:rsidP="007B2896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1496B94C" w14:textId="77777777" w:rsidR="007B2896" w:rsidRDefault="007B2896" w:rsidP="007B2896">
      <w:pPr>
        <w:pStyle w:val="PL"/>
      </w:pPr>
      <w:r>
        <w:t xml:space="preserve">          type: string</w:t>
      </w:r>
    </w:p>
    <w:p w14:paraId="754F5B4B" w14:textId="77777777" w:rsidR="007B2896" w:rsidRDefault="007B2896" w:rsidP="007B2896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006E3F6A" w14:textId="77777777" w:rsidR="007B2896" w:rsidRDefault="007B2896" w:rsidP="007B2896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20838007" w14:textId="77777777" w:rsidR="007B2896" w:rsidRDefault="007B2896" w:rsidP="007B2896">
      <w:pPr>
        <w:pStyle w:val="PL"/>
      </w:pPr>
      <w:r>
        <w:t xml:space="preserve">        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6FD36110" w14:textId="77777777" w:rsidR="007B2896" w:rsidRDefault="007B2896" w:rsidP="007B2896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'</w:t>
      </w:r>
    </w:p>
    <w:p w14:paraId="1B3F83F6" w14:textId="77777777" w:rsidR="007B2896" w:rsidRDefault="007B2896" w:rsidP="007B2896">
      <w:pPr>
        <w:pStyle w:val="PL"/>
      </w:pPr>
      <w:r>
        <w:t xml:space="preserve">        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6EB627D7" w14:textId="77777777" w:rsidR="007B2896" w:rsidRDefault="007B2896" w:rsidP="007B2896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'</w:t>
      </w:r>
    </w:p>
    <w:p w14:paraId="5D235B24" w14:textId="77777777" w:rsidR="007B2896" w:rsidRDefault="007B2896" w:rsidP="007B2896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76CB9093" w14:textId="3ED9B698" w:rsidR="00663A09" w:rsidRDefault="007B2896" w:rsidP="00614D06">
      <w:pPr>
        <w:pStyle w:val="PL"/>
        <w:rPr>
          <w:lang w:eastAsia="zh-CN"/>
        </w:rPr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#/components/schemas/VelocityEstimate'</w:t>
      </w:r>
    </w:p>
    <w:p w14:paraId="306C4D9E" w14:textId="7A764817" w:rsidR="007B2896" w:rsidRDefault="007B2896" w:rsidP="007B2896">
      <w:pPr>
        <w:pStyle w:val="PL"/>
      </w:pPr>
    </w:p>
    <w:p w14:paraId="346A6E5F" w14:textId="52A1C592" w:rsidR="00D1753D" w:rsidRDefault="007B2896" w:rsidP="00001D0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BE4DAE" w14:textId="77777777" w:rsidR="009A0C9B" w:rsidRDefault="009A0C9B" w:rsidP="009A0C9B">
      <w:pPr>
        <w:pStyle w:val="PL"/>
      </w:pPr>
      <w:bookmarkStart w:id="122" w:name="_Hlk146911098"/>
    </w:p>
    <w:p w14:paraId="37B7036C" w14:textId="77777777" w:rsidR="009A0C9B" w:rsidRDefault="009A0C9B" w:rsidP="009A0C9B">
      <w:pPr>
        <w:pStyle w:val="PL"/>
      </w:pPr>
      <w:r>
        <w:t xml:space="preserve">    EventNotifyData:</w:t>
      </w:r>
    </w:p>
    <w:p w14:paraId="030B1FC7" w14:textId="77777777" w:rsidR="009A0C9B" w:rsidRDefault="009A0C9B" w:rsidP="009A0C9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for the target UE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in EventNotify Notification service operation</w:t>
      </w:r>
    </w:p>
    <w:p w14:paraId="5CCECB17" w14:textId="77777777" w:rsidR="009A0C9B" w:rsidRDefault="009A0C9B" w:rsidP="009A0C9B">
      <w:pPr>
        <w:pStyle w:val="PL"/>
      </w:pPr>
      <w:r>
        <w:t xml:space="preserve">      type: object</w:t>
      </w:r>
    </w:p>
    <w:p w14:paraId="04521B3C" w14:textId="77777777" w:rsidR="009A0C9B" w:rsidRDefault="009A0C9B" w:rsidP="009A0C9B">
      <w:pPr>
        <w:pStyle w:val="PL"/>
      </w:pPr>
      <w:r>
        <w:t xml:space="preserve">      required:</w:t>
      </w:r>
    </w:p>
    <w:p w14:paraId="5CEB8A29" w14:textId="77777777" w:rsidR="009A0C9B" w:rsidRDefault="009A0C9B" w:rsidP="009A0C9B">
      <w:pPr>
        <w:pStyle w:val="PL"/>
      </w:pPr>
      <w:r>
        <w:t xml:space="preserve">        - eventNotifyDataType</w:t>
      </w:r>
    </w:p>
    <w:p w14:paraId="53203E08" w14:textId="77777777" w:rsidR="009A0C9B" w:rsidRDefault="009A0C9B" w:rsidP="009A0C9B">
      <w:pPr>
        <w:pStyle w:val="PL"/>
      </w:pPr>
      <w:r>
        <w:t xml:space="preserve">        - ldrReference</w:t>
      </w:r>
    </w:p>
    <w:p w14:paraId="16F88B68" w14:textId="77777777" w:rsidR="009A0C9B" w:rsidRDefault="009A0C9B" w:rsidP="009A0C9B">
      <w:pPr>
        <w:pStyle w:val="PL"/>
      </w:pPr>
      <w:r>
        <w:t xml:space="preserve">      properties:</w:t>
      </w:r>
    </w:p>
    <w:p w14:paraId="5808C7BB" w14:textId="77777777" w:rsidR="009A0C9B" w:rsidRDefault="009A0C9B" w:rsidP="009A0C9B">
      <w:pPr>
        <w:pStyle w:val="PL"/>
      </w:pPr>
      <w:r>
        <w:t xml:space="preserve">        gpsi:</w:t>
      </w:r>
    </w:p>
    <w:p w14:paraId="63E33E8D" w14:textId="77777777" w:rsidR="009A0C9B" w:rsidRDefault="009A0C9B" w:rsidP="009A0C9B">
      <w:pPr>
        <w:pStyle w:val="PL"/>
      </w:pPr>
      <w:r>
        <w:t xml:space="preserve">          $ref: 'TS29571_CommonData.yaml#/components/schemas/Gpsi'</w:t>
      </w:r>
    </w:p>
    <w:p w14:paraId="1FE39D76" w14:textId="77777777" w:rsidR="009A0C9B" w:rsidRDefault="009A0C9B" w:rsidP="009A0C9B">
      <w:pPr>
        <w:pStyle w:val="PL"/>
      </w:pPr>
      <w:r>
        <w:t xml:space="preserve">        supi:</w:t>
      </w:r>
    </w:p>
    <w:p w14:paraId="7A1C8377" w14:textId="77777777" w:rsidR="009A0C9B" w:rsidRDefault="009A0C9B" w:rsidP="009A0C9B">
      <w:pPr>
        <w:pStyle w:val="PL"/>
      </w:pPr>
      <w:r>
        <w:t xml:space="preserve">          $ref: 'TS29571_CommonData.yaml#/components/schemas/Supi'</w:t>
      </w:r>
    </w:p>
    <w:p w14:paraId="32EC7700" w14:textId="77777777" w:rsidR="009A0C9B" w:rsidRDefault="009A0C9B" w:rsidP="009A0C9B">
      <w:pPr>
        <w:pStyle w:val="PL"/>
      </w:pPr>
      <w:r>
        <w:t xml:space="preserve">        ldrReference:</w:t>
      </w:r>
    </w:p>
    <w:p w14:paraId="349DFDC3" w14:textId="77777777" w:rsidR="009A0C9B" w:rsidRDefault="009A0C9B" w:rsidP="009A0C9B">
      <w:pPr>
        <w:pStyle w:val="PL"/>
      </w:pPr>
      <w:r>
        <w:t xml:space="preserve">          $ref: 'TS29572_Nlmf_Location.yaml#/components/schemas/LdrReference'</w:t>
      </w:r>
    </w:p>
    <w:p w14:paraId="2C1CF59C" w14:textId="77777777" w:rsidR="009A0C9B" w:rsidRDefault="009A0C9B" w:rsidP="009A0C9B">
      <w:pPr>
        <w:pStyle w:val="PL"/>
      </w:pPr>
      <w:r>
        <w:t xml:space="preserve">        eventNotifyDataType:</w:t>
      </w:r>
    </w:p>
    <w:p w14:paraId="6E073E5B" w14:textId="77777777" w:rsidR="009A0C9B" w:rsidRDefault="009A0C9B" w:rsidP="009A0C9B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26F01D59" w14:textId="77777777" w:rsidR="009A0C9B" w:rsidRDefault="009A0C9B" w:rsidP="009A0C9B">
      <w:pPr>
        <w:pStyle w:val="PL"/>
      </w:pPr>
      <w:r>
        <w:t xml:space="preserve">        locationEstimate:</w:t>
      </w:r>
    </w:p>
    <w:p w14:paraId="64A2B593" w14:textId="77777777" w:rsidR="009A0C9B" w:rsidRDefault="009A0C9B" w:rsidP="009A0C9B">
      <w:pPr>
        <w:pStyle w:val="PL"/>
      </w:pPr>
      <w:r>
        <w:t xml:space="preserve">          $ref: 'TS29572_Nlmf_Location.yaml#/components/schemas/GeographicArea'</w:t>
      </w:r>
    </w:p>
    <w:p w14:paraId="511CA4DD" w14:textId="77777777" w:rsidR="009A0C9B" w:rsidRDefault="009A0C9B" w:rsidP="009A0C9B">
      <w:pPr>
        <w:pStyle w:val="PL"/>
      </w:pPr>
      <w:r>
        <w:t xml:space="preserve">        civicAddress:</w:t>
      </w:r>
    </w:p>
    <w:p w14:paraId="52ED91AB" w14:textId="77777777" w:rsidR="009A0C9B" w:rsidRDefault="009A0C9B" w:rsidP="009A0C9B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7EFA2FB9" w14:textId="77777777" w:rsidR="009A0C9B" w:rsidRPr="009A038E" w:rsidRDefault="009A0C9B" w:rsidP="009A0C9B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5F05CDE8" w14:textId="77777777" w:rsidR="009A0C9B" w:rsidRDefault="009A0C9B" w:rsidP="009A0C9B">
      <w:pPr>
        <w:pStyle w:val="PL"/>
      </w:pPr>
      <w:r w:rsidRPr="009A038E">
        <w:rPr>
          <w:lang w:val="en-US"/>
        </w:rPr>
        <w:lastRenderedPageBreak/>
        <w:t xml:space="preserve">          $ref: 'TS29572_Nlmf_Location.yaml#/components/schemas/</w:t>
      </w:r>
      <w:r>
        <w:rPr>
          <w:rFonts w:hint="eastAsia"/>
          <w:lang w:val="en-US" w:eastAsia="zh-CN"/>
        </w:rPr>
        <w:t>Local</w:t>
      </w:r>
      <w:r w:rsidRPr="009A038E">
        <w:rPr>
          <w:lang w:val="en-US"/>
        </w:rPr>
        <w:t>Area'</w:t>
      </w:r>
    </w:p>
    <w:p w14:paraId="7CB9274D" w14:textId="77777777" w:rsidR="009A0C9B" w:rsidRDefault="009A0C9B" w:rsidP="009A0C9B">
      <w:pPr>
        <w:pStyle w:val="PL"/>
      </w:pPr>
      <w:r>
        <w:t xml:space="preserve">        ageOfLocationEstimate:</w:t>
      </w:r>
    </w:p>
    <w:p w14:paraId="6625B5FF" w14:textId="77777777" w:rsidR="009A0C9B" w:rsidRDefault="009A0C9B" w:rsidP="009A0C9B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4FC3EFBF" w14:textId="77777777" w:rsidR="009A0C9B" w:rsidRDefault="009A0C9B" w:rsidP="009A0C9B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2AD152BF" w14:textId="77777777" w:rsidR="009A0C9B" w:rsidRDefault="009A0C9B" w:rsidP="009A0C9B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B60337E" w14:textId="77777777" w:rsidR="009A0C9B" w:rsidRDefault="009A0C9B" w:rsidP="009A0C9B">
      <w:pPr>
        <w:pStyle w:val="PL"/>
      </w:pPr>
      <w:r>
        <w:t xml:space="preserve">        positioningDataList:</w:t>
      </w:r>
    </w:p>
    <w:p w14:paraId="74A434E6" w14:textId="77777777" w:rsidR="009A0C9B" w:rsidRDefault="009A0C9B" w:rsidP="009A0C9B">
      <w:pPr>
        <w:pStyle w:val="PL"/>
      </w:pPr>
      <w:r>
        <w:t xml:space="preserve">          type: array</w:t>
      </w:r>
    </w:p>
    <w:p w14:paraId="5A8E4A5F" w14:textId="77777777" w:rsidR="009A0C9B" w:rsidRDefault="009A0C9B" w:rsidP="009A0C9B">
      <w:pPr>
        <w:pStyle w:val="PL"/>
      </w:pPr>
      <w:r>
        <w:t xml:space="preserve">          items:</w:t>
      </w:r>
    </w:p>
    <w:p w14:paraId="1FC8113B" w14:textId="77777777" w:rsidR="009A0C9B" w:rsidRDefault="009A0C9B" w:rsidP="009A0C9B">
      <w:pPr>
        <w:pStyle w:val="PL"/>
      </w:pPr>
      <w:r>
        <w:t xml:space="preserve">            $ref: 'TS29572_Nlmf_Location.yaml#/components/schemas/PositioningMethodAndUsage'</w:t>
      </w:r>
    </w:p>
    <w:p w14:paraId="5949BB6E" w14:textId="77777777" w:rsidR="009A0C9B" w:rsidRDefault="009A0C9B" w:rsidP="009A0C9B">
      <w:pPr>
        <w:pStyle w:val="PL"/>
      </w:pPr>
      <w:r>
        <w:t xml:space="preserve">          minItems: 1</w:t>
      </w:r>
    </w:p>
    <w:p w14:paraId="7CA8513C" w14:textId="77777777" w:rsidR="009A0C9B" w:rsidRDefault="009A0C9B" w:rsidP="009A0C9B">
      <w:pPr>
        <w:pStyle w:val="PL"/>
      </w:pPr>
      <w:r>
        <w:t xml:space="preserve">        gnssPositioningDataList:</w:t>
      </w:r>
    </w:p>
    <w:p w14:paraId="604168AD" w14:textId="77777777" w:rsidR="009A0C9B" w:rsidRDefault="009A0C9B" w:rsidP="009A0C9B">
      <w:pPr>
        <w:pStyle w:val="PL"/>
      </w:pPr>
      <w:r>
        <w:t xml:space="preserve">          type: array</w:t>
      </w:r>
    </w:p>
    <w:p w14:paraId="485994AE" w14:textId="77777777" w:rsidR="009A0C9B" w:rsidRDefault="009A0C9B" w:rsidP="009A0C9B">
      <w:pPr>
        <w:pStyle w:val="PL"/>
      </w:pPr>
      <w:r>
        <w:t xml:space="preserve">          items:</w:t>
      </w:r>
    </w:p>
    <w:p w14:paraId="2FA9BD44" w14:textId="77777777" w:rsidR="009A0C9B" w:rsidRDefault="009A0C9B" w:rsidP="009A0C9B">
      <w:pPr>
        <w:pStyle w:val="PL"/>
      </w:pPr>
      <w:r>
        <w:t xml:space="preserve">            $ref: 'TS29572_Nlmf_Location.yaml#/components/schemas/GnssPositioningMethodAndUsage'</w:t>
      </w:r>
    </w:p>
    <w:p w14:paraId="1DCE9C51" w14:textId="77777777" w:rsidR="009A0C9B" w:rsidRDefault="009A0C9B" w:rsidP="009A0C9B">
      <w:pPr>
        <w:pStyle w:val="PL"/>
      </w:pPr>
      <w:r>
        <w:t xml:space="preserve">          minItems: 1</w:t>
      </w:r>
    </w:p>
    <w:p w14:paraId="1A4F9543" w14:textId="77777777" w:rsidR="009A0C9B" w:rsidRDefault="009A0C9B" w:rsidP="009A0C9B">
      <w:pPr>
        <w:pStyle w:val="PL"/>
      </w:pPr>
      <w:r>
        <w:t xml:space="preserve">        lmfIdentification:</w:t>
      </w:r>
    </w:p>
    <w:p w14:paraId="7A1DE9E7" w14:textId="77777777" w:rsidR="009A0C9B" w:rsidRDefault="009A0C9B" w:rsidP="009A0C9B">
      <w:pPr>
        <w:pStyle w:val="PL"/>
      </w:pPr>
      <w:r>
        <w:t xml:space="preserve">          $ref: 'TS29572_Nlmf_Location.yaml#/components/schemas/LMFIdentification'</w:t>
      </w:r>
    </w:p>
    <w:p w14:paraId="68A33675" w14:textId="77777777" w:rsidR="009A0C9B" w:rsidRDefault="009A0C9B" w:rsidP="009A0C9B">
      <w:pPr>
        <w:pStyle w:val="PL"/>
      </w:pPr>
      <w:r>
        <w:t xml:space="preserve">        a</w:t>
      </w:r>
      <w:r>
        <w:rPr>
          <w:rFonts w:hint="eastAsia"/>
          <w:lang w:eastAsia="zh-CN"/>
        </w:rPr>
        <w:t>m</w:t>
      </w:r>
      <w:r>
        <w:t>fId:</w:t>
      </w:r>
    </w:p>
    <w:p w14:paraId="586D03F0" w14:textId="77777777" w:rsidR="009A0C9B" w:rsidRDefault="009A0C9B" w:rsidP="009A0C9B">
      <w:pPr>
        <w:pStyle w:val="PL"/>
      </w:pPr>
      <w:r>
        <w:t xml:space="preserve">          $ref: 'TS2957</w:t>
      </w:r>
      <w:r>
        <w:rPr>
          <w:rFonts w:hint="eastAsia"/>
          <w:lang w:eastAsia="zh-CN"/>
        </w:rPr>
        <w:t>1</w:t>
      </w:r>
      <w:r>
        <w:t>_</w:t>
      </w:r>
      <w:r>
        <w:rPr>
          <w:rFonts w:hint="eastAsia"/>
          <w:lang w:eastAsia="zh-CN"/>
        </w:rPr>
        <w:t>CommonData</w:t>
      </w:r>
      <w:r>
        <w:t>.yaml#/components/schemas/</w:t>
      </w:r>
      <w:r>
        <w:rPr>
          <w:rFonts w:hint="eastAsia"/>
          <w:lang w:eastAsia="zh-CN"/>
        </w:rPr>
        <w:t>AmfId</w:t>
      </w:r>
      <w:r>
        <w:t>'</w:t>
      </w:r>
    </w:p>
    <w:p w14:paraId="693CFB6E" w14:textId="77777777" w:rsidR="009A0C9B" w:rsidRDefault="009A0C9B" w:rsidP="009A0C9B">
      <w:pPr>
        <w:pStyle w:val="PL"/>
      </w:pPr>
      <w:r>
        <w:t xml:space="preserve">        terminationCause:</w:t>
      </w:r>
    </w:p>
    <w:p w14:paraId="6386A4B8" w14:textId="77777777" w:rsidR="009A0C9B" w:rsidRDefault="009A0C9B" w:rsidP="009A0C9B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3F6A070D" w14:textId="77777777" w:rsidR="009A0C9B" w:rsidRPr="003B2883" w:rsidRDefault="009A0C9B" w:rsidP="009A0C9B">
      <w:pPr>
        <w:pStyle w:val="PL"/>
      </w:pPr>
      <w:r w:rsidRPr="003B2883">
        <w:t xml:space="preserve">        velocityEstimate:</w:t>
      </w:r>
    </w:p>
    <w:p w14:paraId="619D6040" w14:textId="77777777" w:rsidR="009A0C9B" w:rsidRDefault="009A0C9B" w:rsidP="009A0C9B">
      <w:pPr>
        <w:pStyle w:val="PL"/>
      </w:pPr>
      <w:r w:rsidRPr="003B2883">
        <w:t xml:space="preserve">          $ref: 'TS29572_Nlmf_Location.yaml#/components/schemas/VelocityEstimate'</w:t>
      </w:r>
    </w:p>
    <w:p w14:paraId="6D8271FB" w14:textId="77777777" w:rsidR="009A0C9B" w:rsidRPr="003B2883" w:rsidRDefault="009A0C9B" w:rsidP="009A0C9B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405B9841" w14:textId="77777777" w:rsidR="009A0C9B" w:rsidRDefault="009A0C9B" w:rsidP="009A0C9B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14ECC903" w14:textId="77777777" w:rsidR="009A0C9B" w:rsidRPr="003B2883" w:rsidRDefault="009A0C9B" w:rsidP="009A0C9B">
      <w:pPr>
        <w:pStyle w:val="PL"/>
      </w:pPr>
      <w:r>
        <w:t xml:space="preserve">        target</w:t>
      </w:r>
      <w:r w:rsidRPr="003B2883">
        <w:t>Node:</w:t>
      </w:r>
    </w:p>
    <w:p w14:paraId="5AE831EF" w14:textId="77777777" w:rsidR="009A0C9B" w:rsidRDefault="009A0C9B" w:rsidP="009A0C9B">
      <w:pPr>
        <w:pStyle w:val="PL"/>
        <w:rPr>
          <w:lang w:eastAsia="zh-CN"/>
        </w:rPr>
      </w:pPr>
      <w:r w:rsidRPr="003B2883">
        <w:t xml:space="preserve">          $ref: 'TS29571_CommonData.yaml#/components/schemas/NfInstanceId'</w:t>
      </w:r>
    </w:p>
    <w:p w14:paraId="18D0805C" w14:textId="77777777" w:rsidR="009A0C9B" w:rsidRPr="002E7305" w:rsidRDefault="009A0C9B" w:rsidP="009A0C9B">
      <w:pPr>
        <w:pStyle w:val="PL"/>
        <w:rPr>
          <w:rFonts w:eastAsia="等线"/>
        </w:rPr>
      </w:pPr>
      <w:r>
        <w:t xml:space="preserve">        </w:t>
      </w:r>
      <w:r w:rsidRPr="00EF4063">
        <w:rPr>
          <w:rFonts w:eastAsia="等线"/>
        </w:rPr>
        <w:t>accuracyFulfilmentIndicator:</w:t>
      </w:r>
    </w:p>
    <w:p w14:paraId="11D8F76E" w14:textId="77777777" w:rsidR="009A0C9B" w:rsidRPr="002E7305" w:rsidRDefault="009A0C9B" w:rsidP="009A0C9B">
      <w:pPr>
        <w:pStyle w:val="PL"/>
        <w:rPr>
          <w:rFonts w:eastAsia="等线"/>
        </w:rPr>
      </w:pPr>
      <w:r w:rsidRPr="003B2883">
        <w:t xml:space="preserve">          </w:t>
      </w:r>
      <w:r w:rsidRPr="00EF4063">
        <w:rPr>
          <w:rFonts w:eastAsia="等线"/>
        </w:rPr>
        <w:t>$ref: 'TS29572_Nlmf_Location.yaml#/components/schemas/AccuracyFulfilmentIndicator'</w:t>
      </w:r>
    </w:p>
    <w:p w14:paraId="4B98FEAB" w14:textId="77777777" w:rsidR="009A0C9B" w:rsidRPr="002E7305" w:rsidRDefault="009A0C9B" w:rsidP="009A0C9B">
      <w:pPr>
        <w:pStyle w:val="PL"/>
        <w:rPr>
          <w:rFonts w:eastAsia="等线"/>
        </w:rPr>
      </w:pPr>
      <w:r>
        <w:t xml:space="preserve">        </w:t>
      </w:r>
      <w:r w:rsidRPr="00EF4063">
        <w:rPr>
          <w:rFonts w:eastAsia="等线"/>
        </w:rPr>
        <w:t>failureCause:</w:t>
      </w:r>
    </w:p>
    <w:p w14:paraId="476EB971" w14:textId="77777777" w:rsidR="009A0C9B" w:rsidRDefault="009A0C9B" w:rsidP="009A0C9B">
      <w:pPr>
        <w:pStyle w:val="PL"/>
        <w:rPr>
          <w:rFonts w:eastAsia="等线"/>
          <w:lang w:eastAsia="zh-CN"/>
        </w:rPr>
      </w:pPr>
      <w:r w:rsidRPr="003B2883">
        <w:t xml:space="preserve">          </w:t>
      </w:r>
      <w:r w:rsidRPr="002E7305">
        <w:rPr>
          <w:rFonts w:eastAsia="等线"/>
        </w:rPr>
        <w:t>$ref: '#/components/schemas/FailureCause'</w:t>
      </w:r>
    </w:p>
    <w:p w14:paraId="7DCCFD49" w14:textId="77777777" w:rsidR="009A0C9B" w:rsidRDefault="009A0C9B" w:rsidP="009A0C9B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3C1DE689" w14:textId="77777777" w:rsidR="009A0C9B" w:rsidRDefault="009A0C9B" w:rsidP="009A0C9B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6221E9EA" w14:textId="77777777" w:rsidR="009A0C9B" w:rsidRDefault="009A0C9B" w:rsidP="009A0C9B">
      <w:pPr>
        <w:pStyle w:val="PL"/>
        <w:rPr>
          <w:lang w:eastAsia="zh-CN"/>
        </w:rPr>
      </w:pPr>
      <w:r>
        <w:rPr>
          <w:lang w:eastAsia="zh-CN"/>
        </w:rPr>
        <w:t xml:space="preserve">        haGnssMetrics:</w:t>
      </w:r>
    </w:p>
    <w:p w14:paraId="4A178F2C" w14:textId="77777777" w:rsidR="009A0C9B" w:rsidRDefault="009A0C9B" w:rsidP="009A0C9B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'TS29572_Nlmf_Location.yaml#/components/schemas/HighAccuracyGnssMetrics'</w:t>
      </w:r>
    </w:p>
    <w:p w14:paraId="04DC6AAC" w14:textId="77777777" w:rsidR="009A0C9B" w:rsidRDefault="009A0C9B" w:rsidP="009A0C9B">
      <w:pPr>
        <w:pStyle w:val="PL"/>
        <w:rPr>
          <w:lang w:eastAsia="zh-CN"/>
        </w:rPr>
      </w:pPr>
      <w:r>
        <w:rPr>
          <w:lang w:eastAsia="zh-CN"/>
        </w:rPr>
        <w:t xml:space="preserve">        losNlosMeasureInd:</w:t>
      </w:r>
    </w:p>
    <w:p w14:paraId="16F4FA3D" w14:textId="77777777" w:rsidR="009A0C9B" w:rsidRPr="00C0738F" w:rsidRDefault="009A0C9B" w:rsidP="009A0C9B">
      <w:pPr>
        <w:pStyle w:val="PL"/>
      </w:pPr>
      <w:r>
        <w:rPr>
          <w:lang w:eastAsia="zh-CN"/>
        </w:rPr>
        <w:t xml:space="preserve">          $ref: 'TS29572_Nlmf_Location.yaml#/components/schemas/LosNlosMeasureInd'</w:t>
      </w:r>
    </w:p>
    <w:p w14:paraId="4F30C103" w14:textId="77777777" w:rsidR="009A0C9B" w:rsidRDefault="009A0C9B" w:rsidP="009A0C9B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1C697B8A" w14:textId="77777777" w:rsidR="009A0C9B" w:rsidRDefault="009A0C9B" w:rsidP="009A0C9B">
      <w:pPr>
        <w:pStyle w:val="PL"/>
      </w:pPr>
      <w:r>
        <w:t xml:space="preserve">          type: string</w:t>
      </w:r>
    </w:p>
    <w:p w14:paraId="15B522BE" w14:textId="77777777" w:rsidR="009A0C9B" w:rsidRDefault="009A0C9B" w:rsidP="009A0C9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6102A30C" w14:textId="77777777" w:rsidR="009A0C9B" w:rsidRDefault="009A0C9B" w:rsidP="009A0C9B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3D35DCE6" w14:textId="77777777" w:rsidR="009A0C9B" w:rsidRDefault="009A0C9B" w:rsidP="009A0C9B">
      <w:pPr>
        <w:pStyle w:val="PL"/>
      </w:pPr>
      <w:r>
        <w:t xml:space="preserve">        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56683FB7" w14:textId="77777777" w:rsidR="009A0C9B" w:rsidRDefault="009A0C9B" w:rsidP="009A0C9B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'</w:t>
      </w:r>
    </w:p>
    <w:p w14:paraId="7861395A" w14:textId="77777777" w:rsidR="009A0C9B" w:rsidRDefault="009A0C9B" w:rsidP="009A0C9B">
      <w:pPr>
        <w:pStyle w:val="PL"/>
      </w:pPr>
      <w:r>
        <w:t xml:space="preserve">        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44E224C9" w14:textId="77777777" w:rsidR="009A0C9B" w:rsidRDefault="009A0C9B" w:rsidP="009A0C9B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'</w:t>
      </w:r>
    </w:p>
    <w:p w14:paraId="32AA0CDC" w14:textId="77777777" w:rsidR="009A0C9B" w:rsidRDefault="009A0C9B" w:rsidP="009A0C9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40BC2598" w14:textId="77777777" w:rsidR="009A0C9B" w:rsidRDefault="009A0C9B" w:rsidP="009A0C9B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#/components/schemas/VelocityEstimate'</w:t>
      </w:r>
    </w:p>
    <w:p w14:paraId="0CFB119D" w14:textId="293C53F3" w:rsidR="009A0C9B" w:rsidRPr="00474FD3" w:rsidRDefault="009A0C9B" w:rsidP="009A0C9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8D41A17" w14:textId="77777777" w:rsidR="001D7D92" w:rsidRPr="009A0C9B" w:rsidRDefault="001D7D92" w:rsidP="001D7D92">
      <w:pPr>
        <w:pStyle w:val="PL"/>
      </w:pPr>
    </w:p>
    <w:p w14:paraId="1BF9A984" w14:textId="77777777" w:rsidR="001D7D92" w:rsidRDefault="001D7D92" w:rsidP="001D7D92">
      <w:pPr>
        <w:pStyle w:val="PL"/>
      </w:pPr>
    </w:p>
    <w:p w14:paraId="53E8F987" w14:textId="77777777" w:rsidR="001D7D92" w:rsidRDefault="001D7D92" w:rsidP="001D7D92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2BB9A24F" w14:textId="77777777" w:rsidR="001D7D92" w:rsidRDefault="001D7D92" w:rsidP="001D7D92">
      <w:pPr>
        <w:pStyle w:val="PL"/>
      </w:pPr>
      <w:r>
        <w:t xml:space="preserve">      description: &gt;</w:t>
      </w:r>
    </w:p>
    <w:p w14:paraId="0B948A9E" w14:textId="77777777" w:rsidR="001D7D92" w:rsidRDefault="001D7D92" w:rsidP="001D7D92">
      <w:pPr>
        <w:pStyle w:val="PL"/>
      </w:pPr>
      <w:r>
        <w:t xml:space="preserve">        Indicates one of the mutually exclusive global settings</w:t>
      </w:r>
    </w:p>
    <w:p w14:paraId="5C9681AD" w14:textId="77777777" w:rsidR="001D7D92" w:rsidRDefault="001D7D92" w:rsidP="001D7D92">
      <w:pPr>
        <w:pStyle w:val="PL"/>
      </w:pPr>
      <w:r>
        <w:t xml:space="preserve">      anyOf:</w:t>
      </w:r>
    </w:p>
    <w:p w14:paraId="14F99F1E" w14:textId="77777777" w:rsidR="001D7D92" w:rsidRDefault="001D7D92" w:rsidP="001D7D92">
      <w:pPr>
        <w:pStyle w:val="PL"/>
      </w:pPr>
      <w:r>
        <w:t xml:space="preserve">        - type: string</w:t>
      </w:r>
    </w:p>
    <w:p w14:paraId="475A1080" w14:textId="77777777" w:rsidR="001D7D92" w:rsidRDefault="001D7D92" w:rsidP="001D7D92">
      <w:pPr>
        <w:pStyle w:val="PL"/>
      </w:pPr>
      <w:r>
        <w:t xml:space="preserve">          enum:</w:t>
      </w:r>
    </w:p>
    <w:p w14:paraId="6537C6BB" w14:textId="77777777" w:rsidR="001D7D92" w:rsidRDefault="001D7D92" w:rsidP="001D7D92">
      <w:pPr>
        <w:pStyle w:val="PL"/>
      </w:pPr>
      <w:r>
        <w:t xml:space="preserve">            - OPPOSITE_SENSE</w:t>
      </w:r>
    </w:p>
    <w:p w14:paraId="27CFD1AC" w14:textId="77777777" w:rsidR="001D7D92" w:rsidRDefault="001D7D92" w:rsidP="001D7D92">
      <w:pPr>
        <w:pStyle w:val="PL"/>
      </w:pPr>
      <w:r>
        <w:t xml:space="preserve">            - POSITIVE_SENSE</w:t>
      </w:r>
    </w:p>
    <w:p w14:paraId="6AAB6FE0" w14:textId="77777777" w:rsidR="001D7D92" w:rsidRDefault="001D7D92" w:rsidP="001D7D92">
      <w:pPr>
        <w:pStyle w:val="PL"/>
      </w:pPr>
      <w:r>
        <w:t xml:space="preserve">        - type: string</w:t>
      </w:r>
    </w:p>
    <w:p w14:paraId="4DEFCDA6" w14:textId="77777777" w:rsidR="001D7D92" w:rsidRDefault="001D7D92" w:rsidP="001D7D92">
      <w:pPr>
        <w:pStyle w:val="PL"/>
      </w:pPr>
    </w:p>
    <w:p w14:paraId="03B13B04" w14:textId="0492F177" w:rsidR="001D7D92" w:rsidRDefault="001D7D92" w:rsidP="001D7D92">
      <w:pPr>
        <w:pStyle w:val="PL"/>
      </w:pPr>
      <w:r w:rsidRPr="003B2883">
        <w:t xml:space="preserve">    </w:t>
      </w:r>
      <w:r w:rsidR="00C135D6">
        <w:t>Add</w:t>
      </w:r>
      <w:r w:rsidRPr="00BF6487">
        <w:rPr>
          <w:lang w:val="en-US"/>
        </w:rPr>
        <w:t>LocationData</w:t>
      </w:r>
      <w:r>
        <w:rPr>
          <w:lang w:val="en-US"/>
        </w:rPr>
        <w:t>s</w:t>
      </w:r>
      <w:r w:rsidRPr="003B2883">
        <w:t>:</w:t>
      </w:r>
    </w:p>
    <w:p w14:paraId="4131B689" w14:textId="77777777" w:rsidR="001D7D92" w:rsidRDefault="001D7D92" w:rsidP="001D7D92">
      <w:pPr>
        <w:pStyle w:val="PL"/>
      </w:pPr>
      <w:r>
        <w:t xml:space="preserve">      type: array</w:t>
      </w:r>
    </w:p>
    <w:p w14:paraId="2B347472" w14:textId="77777777" w:rsidR="001D7D92" w:rsidRDefault="001D7D92" w:rsidP="001D7D92">
      <w:pPr>
        <w:pStyle w:val="PL"/>
      </w:pPr>
      <w:r>
        <w:t xml:space="preserve">      items:</w:t>
      </w:r>
    </w:p>
    <w:p w14:paraId="1664089E" w14:textId="77777777" w:rsidR="001D7D92" w:rsidRDefault="001D7D92" w:rsidP="001D7D92">
      <w:pPr>
        <w:pStyle w:val="PL"/>
      </w:pP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BF6487">
        <w:rPr>
          <w:lang w:val="en-US"/>
        </w:rPr>
        <w:t>LocationData</w:t>
      </w:r>
      <w:r w:rsidRPr="003B2883">
        <w:t>'</w:t>
      </w:r>
    </w:p>
    <w:bookmarkEnd w:id="122"/>
    <w:p w14:paraId="29C47E50" w14:textId="77777777" w:rsidR="004A0890" w:rsidRPr="004375A7" w:rsidRDefault="004A0890" w:rsidP="004A0890">
      <w:pPr>
        <w:pStyle w:val="PL"/>
        <w:rPr>
          <w:lang w:val="en-US"/>
        </w:rPr>
      </w:pPr>
      <w:r>
        <w:t xml:space="preserve">      minItems: 0</w:t>
      </w:r>
    </w:p>
    <w:p w14:paraId="23255F23" w14:textId="77777777" w:rsidR="007B2896" w:rsidRPr="007B2896" w:rsidRDefault="007B2896" w:rsidP="00001D08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105CA" w14:textId="77777777" w:rsidR="00FB0ACC" w:rsidRDefault="00FB0ACC">
      <w:r>
        <w:separator/>
      </w:r>
    </w:p>
  </w:endnote>
  <w:endnote w:type="continuationSeparator" w:id="0">
    <w:p w14:paraId="6375BBF8" w14:textId="77777777" w:rsidR="00FB0ACC" w:rsidRDefault="00FB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5A2E1" w14:textId="77777777" w:rsidR="00FB0ACC" w:rsidRDefault="00FB0ACC">
      <w:r>
        <w:separator/>
      </w:r>
    </w:p>
  </w:footnote>
  <w:footnote w:type="continuationSeparator" w:id="0">
    <w:p w14:paraId="202C2B3A" w14:textId="77777777" w:rsidR="00FB0ACC" w:rsidRDefault="00FB0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8E1E02"/>
    <w:multiLevelType w:val="hybridMultilevel"/>
    <w:tmpl w:val="D1C4C89C"/>
    <w:lvl w:ilvl="0" w:tplc="7526C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1439F"/>
    <w:rsid w:val="00022E4A"/>
    <w:rsid w:val="00024DB9"/>
    <w:rsid w:val="00043C9A"/>
    <w:rsid w:val="0004548E"/>
    <w:rsid w:val="00047D98"/>
    <w:rsid w:val="000573A3"/>
    <w:rsid w:val="0006078C"/>
    <w:rsid w:val="00060D54"/>
    <w:rsid w:val="00067FDC"/>
    <w:rsid w:val="000840A7"/>
    <w:rsid w:val="00084878"/>
    <w:rsid w:val="00093863"/>
    <w:rsid w:val="000A52ED"/>
    <w:rsid w:val="000A59AF"/>
    <w:rsid w:val="000A6394"/>
    <w:rsid w:val="000B14C3"/>
    <w:rsid w:val="000B4AAD"/>
    <w:rsid w:val="000B7FED"/>
    <w:rsid w:val="000C038A"/>
    <w:rsid w:val="000C2EE5"/>
    <w:rsid w:val="000C327D"/>
    <w:rsid w:val="000C5A05"/>
    <w:rsid w:val="000C6598"/>
    <w:rsid w:val="000D44B3"/>
    <w:rsid w:val="000D6559"/>
    <w:rsid w:val="000E22E1"/>
    <w:rsid w:val="000E4AB1"/>
    <w:rsid w:val="000F1CFC"/>
    <w:rsid w:val="000F628A"/>
    <w:rsid w:val="00110EBA"/>
    <w:rsid w:val="00116374"/>
    <w:rsid w:val="00145D43"/>
    <w:rsid w:val="0015631F"/>
    <w:rsid w:val="00160C3E"/>
    <w:rsid w:val="00162C21"/>
    <w:rsid w:val="00192C46"/>
    <w:rsid w:val="00195671"/>
    <w:rsid w:val="001A08B3"/>
    <w:rsid w:val="001A1A52"/>
    <w:rsid w:val="001A3185"/>
    <w:rsid w:val="001A3903"/>
    <w:rsid w:val="001A5566"/>
    <w:rsid w:val="001A7B60"/>
    <w:rsid w:val="001B52F0"/>
    <w:rsid w:val="001B728A"/>
    <w:rsid w:val="001B7A65"/>
    <w:rsid w:val="001C1E60"/>
    <w:rsid w:val="001D18E4"/>
    <w:rsid w:val="001D7D92"/>
    <w:rsid w:val="001E41F3"/>
    <w:rsid w:val="001F5B25"/>
    <w:rsid w:val="00202E9C"/>
    <w:rsid w:val="00203EE4"/>
    <w:rsid w:val="00221E22"/>
    <w:rsid w:val="00226682"/>
    <w:rsid w:val="00227E83"/>
    <w:rsid w:val="00231B93"/>
    <w:rsid w:val="00240B74"/>
    <w:rsid w:val="002417DB"/>
    <w:rsid w:val="0024503D"/>
    <w:rsid w:val="00255EE3"/>
    <w:rsid w:val="0026004D"/>
    <w:rsid w:val="002640DD"/>
    <w:rsid w:val="00275D12"/>
    <w:rsid w:val="00284FEB"/>
    <w:rsid w:val="002860C4"/>
    <w:rsid w:val="00297E24"/>
    <w:rsid w:val="002B1E0E"/>
    <w:rsid w:val="002B5741"/>
    <w:rsid w:val="002D4832"/>
    <w:rsid w:val="002E2AE0"/>
    <w:rsid w:val="002E44CF"/>
    <w:rsid w:val="002E472E"/>
    <w:rsid w:val="003017A0"/>
    <w:rsid w:val="00305409"/>
    <w:rsid w:val="00312D9C"/>
    <w:rsid w:val="0031389C"/>
    <w:rsid w:val="00337E98"/>
    <w:rsid w:val="003609EF"/>
    <w:rsid w:val="0036231A"/>
    <w:rsid w:val="003730F4"/>
    <w:rsid w:val="00374DD4"/>
    <w:rsid w:val="0037728D"/>
    <w:rsid w:val="0038362A"/>
    <w:rsid w:val="00387FB3"/>
    <w:rsid w:val="0039460F"/>
    <w:rsid w:val="003A02AD"/>
    <w:rsid w:val="003B27B1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610A4"/>
    <w:rsid w:val="004855F1"/>
    <w:rsid w:val="004906A9"/>
    <w:rsid w:val="0049088F"/>
    <w:rsid w:val="004936B5"/>
    <w:rsid w:val="00496478"/>
    <w:rsid w:val="00497140"/>
    <w:rsid w:val="004A0890"/>
    <w:rsid w:val="004B75B7"/>
    <w:rsid w:val="004C0B95"/>
    <w:rsid w:val="004C2B64"/>
    <w:rsid w:val="004C2C55"/>
    <w:rsid w:val="004C657D"/>
    <w:rsid w:val="004D19F9"/>
    <w:rsid w:val="004D4674"/>
    <w:rsid w:val="004E4E8F"/>
    <w:rsid w:val="004F08F9"/>
    <w:rsid w:val="004F6A3B"/>
    <w:rsid w:val="00501A36"/>
    <w:rsid w:val="00505AB7"/>
    <w:rsid w:val="0051418F"/>
    <w:rsid w:val="005141D9"/>
    <w:rsid w:val="00514774"/>
    <w:rsid w:val="0051580D"/>
    <w:rsid w:val="005327E7"/>
    <w:rsid w:val="005350AF"/>
    <w:rsid w:val="0053537D"/>
    <w:rsid w:val="00536440"/>
    <w:rsid w:val="005375A3"/>
    <w:rsid w:val="00547111"/>
    <w:rsid w:val="005554E4"/>
    <w:rsid w:val="00563BD7"/>
    <w:rsid w:val="005829FE"/>
    <w:rsid w:val="00583E06"/>
    <w:rsid w:val="00592D74"/>
    <w:rsid w:val="00596783"/>
    <w:rsid w:val="005B4191"/>
    <w:rsid w:val="005C760C"/>
    <w:rsid w:val="005E2C44"/>
    <w:rsid w:val="005F4A2D"/>
    <w:rsid w:val="005F6650"/>
    <w:rsid w:val="00614D06"/>
    <w:rsid w:val="00620FFA"/>
    <w:rsid w:val="00621188"/>
    <w:rsid w:val="006257ED"/>
    <w:rsid w:val="0063005A"/>
    <w:rsid w:val="0063200C"/>
    <w:rsid w:val="006331FD"/>
    <w:rsid w:val="0064153D"/>
    <w:rsid w:val="0065012D"/>
    <w:rsid w:val="00653DE4"/>
    <w:rsid w:val="0065450B"/>
    <w:rsid w:val="00663A09"/>
    <w:rsid w:val="00665C47"/>
    <w:rsid w:val="006903E7"/>
    <w:rsid w:val="00690812"/>
    <w:rsid w:val="00690C12"/>
    <w:rsid w:val="00695808"/>
    <w:rsid w:val="006A31A2"/>
    <w:rsid w:val="006B08F7"/>
    <w:rsid w:val="006B46FB"/>
    <w:rsid w:val="006C7B1B"/>
    <w:rsid w:val="006D1E76"/>
    <w:rsid w:val="006E21FB"/>
    <w:rsid w:val="006E6E89"/>
    <w:rsid w:val="00702FCA"/>
    <w:rsid w:val="00717082"/>
    <w:rsid w:val="00723967"/>
    <w:rsid w:val="00736680"/>
    <w:rsid w:val="00741D61"/>
    <w:rsid w:val="00753436"/>
    <w:rsid w:val="00754ECE"/>
    <w:rsid w:val="007629E8"/>
    <w:rsid w:val="00771610"/>
    <w:rsid w:val="00775566"/>
    <w:rsid w:val="00780F5E"/>
    <w:rsid w:val="00783225"/>
    <w:rsid w:val="00787E8F"/>
    <w:rsid w:val="00791D7C"/>
    <w:rsid w:val="00792342"/>
    <w:rsid w:val="007923A1"/>
    <w:rsid w:val="00794C7D"/>
    <w:rsid w:val="007977A8"/>
    <w:rsid w:val="007A425E"/>
    <w:rsid w:val="007B1F2C"/>
    <w:rsid w:val="007B2896"/>
    <w:rsid w:val="007B512A"/>
    <w:rsid w:val="007C2097"/>
    <w:rsid w:val="007C6E21"/>
    <w:rsid w:val="007D6A07"/>
    <w:rsid w:val="007E19CB"/>
    <w:rsid w:val="007E5340"/>
    <w:rsid w:val="007F49AD"/>
    <w:rsid w:val="007F5283"/>
    <w:rsid w:val="007F7259"/>
    <w:rsid w:val="008040A8"/>
    <w:rsid w:val="008048C3"/>
    <w:rsid w:val="00822839"/>
    <w:rsid w:val="00825181"/>
    <w:rsid w:val="0082550C"/>
    <w:rsid w:val="008279FA"/>
    <w:rsid w:val="00834D10"/>
    <w:rsid w:val="00835D66"/>
    <w:rsid w:val="008460A8"/>
    <w:rsid w:val="00855590"/>
    <w:rsid w:val="00855B32"/>
    <w:rsid w:val="008626E7"/>
    <w:rsid w:val="00870EE7"/>
    <w:rsid w:val="008855A3"/>
    <w:rsid w:val="008863B9"/>
    <w:rsid w:val="008A45A6"/>
    <w:rsid w:val="008D3CCC"/>
    <w:rsid w:val="008E3684"/>
    <w:rsid w:val="008F3789"/>
    <w:rsid w:val="008F686C"/>
    <w:rsid w:val="00903717"/>
    <w:rsid w:val="00903F8F"/>
    <w:rsid w:val="009148DE"/>
    <w:rsid w:val="009246D6"/>
    <w:rsid w:val="00932394"/>
    <w:rsid w:val="009344EA"/>
    <w:rsid w:val="00935AF7"/>
    <w:rsid w:val="00936681"/>
    <w:rsid w:val="009409A6"/>
    <w:rsid w:val="00941C2B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0C9B"/>
    <w:rsid w:val="009A1444"/>
    <w:rsid w:val="009A5753"/>
    <w:rsid w:val="009A579D"/>
    <w:rsid w:val="009B1146"/>
    <w:rsid w:val="009C2394"/>
    <w:rsid w:val="009D07A7"/>
    <w:rsid w:val="009E2D36"/>
    <w:rsid w:val="009E3297"/>
    <w:rsid w:val="009F734F"/>
    <w:rsid w:val="009F7AF4"/>
    <w:rsid w:val="00A010E8"/>
    <w:rsid w:val="00A05C81"/>
    <w:rsid w:val="00A246B6"/>
    <w:rsid w:val="00A26C4B"/>
    <w:rsid w:val="00A357DB"/>
    <w:rsid w:val="00A47E70"/>
    <w:rsid w:val="00A5049F"/>
    <w:rsid w:val="00A50CF0"/>
    <w:rsid w:val="00A6575F"/>
    <w:rsid w:val="00A70356"/>
    <w:rsid w:val="00A75435"/>
    <w:rsid w:val="00A75A90"/>
    <w:rsid w:val="00A7671C"/>
    <w:rsid w:val="00A83638"/>
    <w:rsid w:val="00A8515D"/>
    <w:rsid w:val="00A90C04"/>
    <w:rsid w:val="00A9384A"/>
    <w:rsid w:val="00AA2CBC"/>
    <w:rsid w:val="00AB28DA"/>
    <w:rsid w:val="00AB5451"/>
    <w:rsid w:val="00AC5820"/>
    <w:rsid w:val="00AC5DE5"/>
    <w:rsid w:val="00AD1CD8"/>
    <w:rsid w:val="00AE17B0"/>
    <w:rsid w:val="00AE2E44"/>
    <w:rsid w:val="00AF607F"/>
    <w:rsid w:val="00B00920"/>
    <w:rsid w:val="00B05473"/>
    <w:rsid w:val="00B11304"/>
    <w:rsid w:val="00B1284B"/>
    <w:rsid w:val="00B159CB"/>
    <w:rsid w:val="00B17636"/>
    <w:rsid w:val="00B258BB"/>
    <w:rsid w:val="00B260CF"/>
    <w:rsid w:val="00B318DD"/>
    <w:rsid w:val="00B3197E"/>
    <w:rsid w:val="00B335A5"/>
    <w:rsid w:val="00B43E97"/>
    <w:rsid w:val="00B46D04"/>
    <w:rsid w:val="00B56A9E"/>
    <w:rsid w:val="00B65C1C"/>
    <w:rsid w:val="00B67B97"/>
    <w:rsid w:val="00B77EAF"/>
    <w:rsid w:val="00B82322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76DD"/>
    <w:rsid w:val="00C10ED1"/>
    <w:rsid w:val="00C135D6"/>
    <w:rsid w:val="00C16B8A"/>
    <w:rsid w:val="00C26B2D"/>
    <w:rsid w:val="00C35883"/>
    <w:rsid w:val="00C4111D"/>
    <w:rsid w:val="00C41D16"/>
    <w:rsid w:val="00C45B0B"/>
    <w:rsid w:val="00C50C09"/>
    <w:rsid w:val="00C50EE9"/>
    <w:rsid w:val="00C52D2E"/>
    <w:rsid w:val="00C66BA2"/>
    <w:rsid w:val="00C67D21"/>
    <w:rsid w:val="00C70BEE"/>
    <w:rsid w:val="00C870F6"/>
    <w:rsid w:val="00C947F9"/>
    <w:rsid w:val="00C9527C"/>
    <w:rsid w:val="00C95985"/>
    <w:rsid w:val="00CA138F"/>
    <w:rsid w:val="00CB1374"/>
    <w:rsid w:val="00CB2523"/>
    <w:rsid w:val="00CB4C9A"/>
    <w:rsid w:val="00CC5026"/>
    <w:rsid w:val="00CC68D0"/>
    <w:rsid w:val="00CD3934"/>
    <w:rsid w:val="00CF156A"/>
    <w:rsid w:val="00CF19A2"/>
    <w:rsid w:val="00D03F07"/>
    <w:rsid w:val="00D03F9A"/>
    <w:rsid w:val="00D06D51"/>
    <w:rsid w:val="00D07A6C"/>
    <w:rsid w:val="00D101AC"/>
    <w:rsid w:val="00D14E60"/>
    <w:rsid w:val="00D1753D"/>
    <w:rsid w:val="00D24991"/>
    <w:rsid w:val="00D33207"/>
    <w:rsid w:val="00D444E7"/>
    <w:rsid w:val="00D50255"/>
    <w:rsid w:val="00D55E63"/>
    <w:rsid w:val="00D6488E"/>
    <w:rsid w:val="00D66520"/>
    <w:rsid w:val="00D73198"/>
    <w:rsid w:val="00D7624B"/>
    <w:rsid w:val="00D765A8"/>
    <w:rsid w:val="00D84AE9"/>
    <w:rsid w:val="00D863A3"/>
    <w:rsid w:val="00DA4139"/>
    <w:rsid w:val="00DA5E95"/>
    <w:rsid w:val="00DC0BA9"/>
    <w:rsid w:val="00DD33E6"/>
    <w:rsid w:val="00DE08B3"/>
    <w:rsid w:val="00DE34CF"/>
    <w:rsid w:val="00DF5590"/>
    <w:rsid w:val="00E03231"/>
    <w:rsid w:val="00E1194B"/>
    <w:rsid w:val="00E13F3D"/>
    <w:rsid w:val="00E26493"/>
    <w:rsid w:val="00E34898"/>
    <w:rsid w:val="00E40877"/>
    <w:rsid w:val="00E51E61"/>
    <w:rsid w:val="00E52B81"/>
    <w:rsid w:val="00E56C95"/>
    <w:rsid w:val="00E74B6F"/>
    <w:rsid w:val="00E97A72"/>
    <w:rsid w:val="00E97D3F"/>
    <w:rsid w:val="00EA0A09"/>
    <w:rsid w:val="00EA2CA3"/>
    <w:rsid w:val="00EA2E72"/>
    <w:rsid w:val="00EB09B7"/>
    <w:rsid w:val="00EB2E52"/>
    <w:rsid w:val="00ED2EFC"/>
    <w:rsid w:val="00ED5142"/>
    <w:rsid w:val="00EE04D1"/>
    <w:rsid w:val="00EE131A"/>
    <w:rsid w:val="00EE6D2A"/>
    <w:rsid w:val="00EE7D7C"/>
    <w:rsid w:val="00EF7659"/>
    <w:rsid w:val="00F01342"/>
    <w:rsid w:val="00F15F4C"/>
    <w:rsid w:val="00F25D98"/>
    <w:rsid w:val="00F300FB"/>
    <w:rsid w:val="00F334E9"/>
    <w:rsid w:val="00F3354F"/>
    <w:rsid w:val="00F37C48"/>
    <w:rsid w:val="00F40F19"/>
    <w:rsid w:val="00F42BE6"/>
    <w:rsid w:val="00F42C48"/>
    <w:rsid w:val="00F555DC"/>
    <w:rsid w:val="00F56608"/>
    <w:rsid w:val="00F7285D"/>
    <w:rsid w:val="00F76704"/>
    <w:rsid w:val="00F77DE2"/>
    <w:rsid w:val="00F94F2E"/>
    <w:rsid w:val="00F97B9F"/>
    <w:rsid w:val="00FA57D6"/>
    <w:rsid w:val="00FB0ACC"/>
    <w:rsid w:val="00FB6386"/>
    <w:rsid w:val="00FC5724"/>
    <w:rsid w:val="00FD447E"/>
    <w:rsid w:val="00FD5125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71A90CA-465E-4114-9C5E-79605CDF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6187</Words>
  <Characters>35269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2</cp:revision>
  <cp:lastPrinted>1899-12-31T23:00:00Z</cp:lastPrinted>
  <dcterms:created xsi:type="dcterms:W3CDTF">2023-11-03T12:44:00Z</dcterms:created>
  <dcterms:modified xsi:type="dcterms:W3CDTF">2023-11-03T12:44:00Z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(3)O7gS1WyE3ZgQJDuIHPwVGO1vcsMbqOGYqZLrV3wDx6ESlHmv/5YKGdCvYnDyM/RsZZ7NvWIx mdseVnengWyASm216mr7wjDe0tZdjjxdiMmJMQ2WXZVykNzk8W3zUDwet+dcVHwis2Yo9z4J OkNsgEyi7gf37QE7OSvRZ2mtQ91k4OZPLS14LDkzVJs2GXlqP8JwmrUPEMhIRLqYPwOqPm5t 1L2h5wS6etqWpdfilr</vt:lpwstr>
  </property>
  <property fmtid="{D5CDD505-2E9C-101B-9397-08002B2CF9AE}" pid="22" name="_2015_ms_pID_7253431">
    <vt:lpwstr>zlbhwtMgnutjPRJrp/LFHmK3lPkgohmRuPHWPwaELonJl4tG1GGt5/ MVfFT5z47scegC6dFytUmbN8L5ng3ghaxXwtVNmqqDfh1ORklaYN9Jrt/SWCcJyD/tIwX8M3 2nIVKJqJIdyWVWSpQTExeh20NJcEtE6GHqoo5tpUtyN7V0PnPvKNp2qLthoheV0tpIQHTo+P bIu+dB1nMirYGEGwFp2kcb3pdTTJuRNQWIwP</vt:lpwstr>
  </property>
  <property fmtid="{D5CDD505-2E9C-101B-9397-08002B2CF9AE}" pid="23" name="_2015_ms_pID_7253432">
    <vt:lpwstr>og==</vt:lpwstr>
  </property>
  <property fmtid="{D5CDD505-2E9C-101B-9397-08002B2CF9AE}" pid="24" name="CWMfa7069d036ac11ee800027b2000026b2">
    <vt:lpwstr>CWM6JuunjsquOtzh1hKT6EZjxdimPd0mxRbCe5+S3MngJFsO8LZ9GitEZpU/ZN7mCxLlT14s7mVASrWIK8boCsr7g==</vt:lpwstr>
  </property>
  <property fmtid="{D5CDD505-2E9C-101B-9397-08002B2CF9AE}" pid="25" name="CWMdaaea9c0422f11ee8000459200004492">
    <vt:lpwstr>CWMeD4mzGF807WHZeP0BSmhaZOmOGXkfj5z3GvBb3FKumMLW/73yaKDcu97tzRyzdO04IHrc3GVqepg/gjoue2ZaQ==</vt:lpwstr>
  </property>
  <property fmtid="{D5CDD505-2E9C-101B-9397-08002B2CF9AE}" pid="26" name="sflag">
    <vt:lpwstr>1680093905</vt:lpwstr>
  </property>
  <property fmtid="{D5CDD505-2E9C-101B-9397-08002B2CF9AE}" pid="27" name="CWM753f65405c1d11ee800073f4000073f4">
    <vt:lpwstr>CWMzTdblpt+YI9b9FR/SIK/LNLVyWj13U7ombEuZlVwGVdLf9yT+R9zBUj/eN9M4vhqTg6i0FwJky90CPcIC/HfBw==</vt:lpwstr>
  </property>
</Properties>
</file>